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A0C21" w14:textId="77777777" w:rsidR="00430A8F" w:rsidRPr="00430A8F" w:rsidRDefault="00430A8F" w:rsidP="00430A8F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430A8F">
        <w:rPr>
          <w:rFonts w:ascii="Arial" w:hAnsi="Arial"/>
          <w:b/>
          <w:sz w:val="24"/>
        </w:rPr>
        <w:t>3GPP TSG-RAN WG4 Meeting #110b</w:t>
      </w:r>
      <w:r w:rsidRPr="00430A8F">
        <w:rPr>
          <w:rFonts w:ascii="Arial" w:hAnsi="Arial"/>
          <w:b/>
          <w:sz w:val="24"/>
        </w:rPr>
        <w:tab/>
      </w:r>
      <w:r w:rsidR="00CB3462">
        <w:rPr>
          <w:rFonts w:ascii="Arial" w:hAnsi="Arial"/>
          <w:b/>
          <w:sz w:val="24"/>
        </w:rPr>
        <w:fldChar w:fldCharType="begin"/>
      </w:r>
      <w:r w:rsidR="00CB3462">
        <w:rPr>
          <w:rFonts w:ascii="Arial" w:hAnsi="Arial"/>
          <w:b/>
          <w:sz w:val="24"/>
        </w:rPr>
        <w:instrText xml:space="preserve"> DOCPROPERTY  Tdoc#  \* MERGEFORMAT </w:instrText>
      </w:r>
      <w:r w:rsidR="00CB3462">
        <w:rPr>
          <w:rFonts w:ascii="Arial" w:hAnsi="Arial"/>
          <w:b/>
          <w:sz w:val="24"/>
        </w:rPr>
        <w:fldChar w:fldCharType="separate"/>
      </w:r>
      <w:r w:rsidR="00B31DB3">
        <w:rPr>
          <w:rFonts w:ascii="Arial" w:hAnsi="Arial"/>
          <w:b/>
          <w:sz w:val="24"/>
        </w:rPr>
        <w:t>R4-2405143</w:t>
      </w:r>
      <w:r w:rsidR="00CB3462">
        <w:rPr>
          <w:rFonts w:ascii="Arial" w:hAnsi="Arial"/>
          <w:b/>
          <w:sz w:val="24"/>
        </w:rPr>
        <w:fldChar w:fldCharType="end"/>
      </w:r>
    </w:p>
    <w:p w14:paraId="06F01267" w14:textId="078DD95A" w:rsidR="00430A8F" w:rsidRPr="00430A8F" w:rsidRDefault="00430A8F" w:rsidP="00430A8F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430A8F">
        <w:rPr>
          <w:rFonts w:ascii="Arial" w:eastAsia="MS Mincho" w:hAnsi="Arial"/>
          <w:b/>
          <w:noProof/>
          <w:sz w:val="24"/>
        </w:rPr>
        <w:t xml:space="preserve">Changsha, </w:t>
      </w:r>
      <w:r w:rsidR="00E507AE">
        <w:rPr>
          <w:rFonts w:ascii="Arial" w:eastAsia="MS Mincho" w:hAnsi="Arial"/>
          <w:b/>
          <w:noProof/>
          <w:sz w:val="24"/>
        </w:rPr>
        <w:t xml:space="preserve">China, </w:t>
      </w:r>
      <w:r w:rsidRPr="00430A8F">
        <w:rPr>
          <w:rFonts w:ascii="Arial" w:eastAsia="MS Mincho" w:hAnsi="Arial"/>
          <w:b/>
          <w:noProof/>
          <w:sz w:val="24"/>
        </w:rPr>
        <w:t>15</w:t>
      </w:r>
      <w:r w:rsidRPr="00430A8F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30A8F">
        <w:rPr>
          <w:rFonts w:ascii="Arial" w:eastAsia="MS Mincho" w:hAnsi="Arial"/>
          <w:b/>
          <w:noProof/>
          <w:sz w:val="24"/>
        </w:rPr>
        <w:t xml:space="preserve"> - 19</w:t>
      </w:r>
      <w:r w:rsidRPr="00430A8F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430A8F">
        <w:rPr>
          <w:rFonts w:ascii="Arial" w:eastAsia="MS Mincho" w:hAnsi="Arial"/>
          <w:b/>
          <w:noProof/>
          <w:sz w:val="24"/>
        </w:rPr>
        <w:t xml:space="preserve"> Apr, 2024</w:t>
      </w:r>
    </w:p>
    <w:p w14:paraId="42FEA6AD" w14:textId="77777777" w:rsidR="0019273B" w:rsidRPr="00755F56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3E4D0999" w14:textId="77777777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1735A">
        <w:rPr>
          <w:rFonts w:ascii="Arial" w:hAnsi="Arial"/>
          <w:sz w:val="24"/>
          <w:lang w:val="en-US" w:eastAsia="zh-CN"/>
        </w:rPr>
        <w:t>Simulation results</w:t>
      </w:r>
      <w:r w:rsidR="009E0BF6" w:rsidRPr="009E0BF6">
        <w:rPr>
          <w:rFonts w:ascii="Arial" w:hAnsi="Arial"/>
          <w:sz w:val="24"/>
          <w:lang w:val="en-US" w:eastAsia="zh-CN"/>
        </w:rPr>
        <w:t xml:space="preserve"> on </w:t>
      </w:r>
      <w:r w:rsidR="007F54F1">
        <w:rPr>
          <w:rFonts w:ascii="Arial" w:hAnsi="Arial"/>
          <w:sz w:val="24"/>
          <w:lang w:val="en-US" w:eastAsia="zh-CN"/>
        </w:rPr>
        <w:t>SAN</w:t>
      </w:r>
      <w:r w:rsidR="009E0BF6" w:rsidRPr="009E0BF6">
        <w:rPr>
          <w:rFonts w:ascii="Arial" w:hAnsi="Arial"/>
          <w:sz w:val="24"/>
          <w:lang w:val="en-US" w:eastAsia="zh-CN"/>
        </w:rPr>
        <w:t xml:space="preserve"> demodulation requirements for NR NTN enhancement</w:t>
      </w:r>
      <w:r w:rsidR="00B66AE1">
        <w:rPr>
          <w:rFonts w:ascii="Arial" w:hAnsi="Arial"/>
          <w:sz w:val="24"/>
          <w:lang w:val="en-US" w:eastAsia="zh-CN"/>
        </w:rPr>
        <w:t>s</w:t>
      </w:r>
    </w:p>
    <w:p w14:paraId="2C7608C0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473A833E" w14:textId="77777777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3D54BF" w:rsidRPr="003D54BF">
        <w:rPr>
          <w:rFonts w:ascii="Arial" w:hAnsi="Arial"/>
          <w:sz w:val="24"/>
          <w:lang w:val="pt-BR"/>
        </w:rPr>
        <w:t>6.16.8.1</w:t>
      </w:r>
    </w:p>
    <w:p w14:paraId="2AC9C508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19987FC7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0A6AADCB" w14:textId="77777777" w:rsidR="0019273B" w:rsidRDefault="00692B43">
      <w:pPr>
        <w:rPr>
          <w:lang w:val="en-US" w:eastAsia="zh-CN"/>
        </w:rPr>
      </w:pPr>
      <w:r w:rsidRPr="00692B43">
        <w:rPr>
          <w:lang w:eastAsia="zh-CN"/>
        </w:rPr>
        <w:t>During RAN4#1</w:t>
      </w:r>
      <w:r w:rsidR="00D33619">
        <w:rPr>
          <w:lang w:eastAsia="zh-CN"/>
        </w:rPr>
        <w:t>10</w:t>
      </w:r>
      <w:r w:rsidRPr="00692B43">
        <w:rPr>
          <w:lang w:eastAsia="zh-CN"/>
        </w:rPr>
        <w:t xml:space="preserve"> meeting, </w:t>
      </w:r>
      <w:r w:rsidR="007F54F1" w:rsidRPr="007F54F1">
        <w:rPr>
          <w:lang w:eastAsia="zh-CN"/>
        </w:rPr>
        <w:t>Simulation assumption</w:t>
      </w:r>
      <w:r w:rsidR="00CB3A95">
        <w:rPr>
          <w:lang w:eastAsia="zh-CN"/>
        </w:rPr>
        <w:t xml:space="preserve"> </w:t>
      </w:r>
      <w:r w:rsidR="00CB3A95">
        <w:rPr>
          <w:lang w:eastAsia="zh-CN"/>
        </w:rPr>
        <w:fldChar w:fldCharType="begin"/>
      </w:r>
      <w:r w:rsidR="00CB3A95">
        <w:rPr>
          <w:lang w:eastAsia="zh-CN"/>
        </w:rPr>
        <w:instrText xml:space="preserve"> REF _Ref92469097 \r \h </w:instrText>
      </w:r>
      <w:r w:rsidR="00CB3A95">
        <w:rPr>
          <w:lang w:eastAsia="zh-CN"/>
        </w:rPr>
      </w:r>
      <w:r w:rsidR="00CB3A95">
        <w:rPr>
          <w:lang w:eastAsia="zh-CN"/>
        </w:rPr>
        <w:fldChar w:fldCharType="separate"/>
      </w:r>
      <w:r w:rsidR="00B31DB3">
        <w:rPr>
          <w:lang w:eastAsia="zh-CN"/>
        </w:rPr>
        <w:t>[1]</w:t>
      </w:r>
      <w:r w:rsidR="00CB3A95">
        <w:rPr>
          <w:lang w:eastAsia="zh-CN"/>
        </w:rPr>
        <w:fldChar w:fldCharType="end"/>
      </w:r>
      <w:r w:rsidR="00CB3A95">
        <w:rPr>
          <w:lang w:eastAsia="zh-CN"/>
        </w:rPr>
        <w:t xml:space="preserve"> </w:t>
      </w:r>
      <w:r w:rsidRPr="00692B43">
        <w:rPr>
          <w:lang w:eastAsia="zh-CN"/>
        </w:rPr>
        <w:t xml:space="preserve">on </w:t>
      </w:r>
      <w:r w:rsidR="007F54F1" w:rsidRPr="007F54F1">
        <w:rPr>
          <w:lang w:eastAsia="zh-CN"/>
        </w:rPr>
        <w:t>demodulation requirements for NR NTN enhancements</w:t>
      </w:r>
      <w:r w:rsidRPr="00692B43">
        <w:rPr>
          <w:lang w:eastAsia="zh-CN"/>
        </w:rPr>
        <w:t xml:space="preserve"> was approved.</w:t>
      </w:r>
      <w:r w:rsidR="00CB3A95">
        <w:rPr>
          <w:lang w:eastAsia="zh-CN"/>
        </w:rPr>
        <w:t xml:space="preserve"> </w:t>
      </w:r>
      <w:r w:rsidR="00CB3A95">
        <w:rPr>
          <w:lang w:val="en-US" w:eastAsia="zh-CN"/>
        </w:rPr>
        <w:t xml:space="preserve">In this contribution, we </w:t>
      </w:r>
      <w:r w:rsidR="00D1735A">
        <w:rPr>
          <w:lang w:val="en-US" w:eastAsia="zh-CN"/>
        </w:rPr>
        <w:t>provide</w:t>
      </w:r>
      <w:r w:rsidR="00CB3A95">
        <w:rPr>
          <w:lang w:val="en-US" w:eastAsia="zh-CN"/>
        </w:rPr>
        <w:t xml:space="preserve"> our </w:t>
      </w:r>
      <w:r w:rsidR="00D1735A">
        <w:rPr>
          <w:lang w:val="en-US" w:eastAsia="zh-CN"/>
        </w:rPr>
        <w:t>initial simulation results</w:t>
      </w:r>
      <w:r w:rsidR="00CB3A95">
        <w:rPr>
          <w:lang w:val="en-US" w:eastAsia="zh-CN"/>
        </w:rPr>
        <w:t xml:space="preserve"> </w:t>
      </w:r>
      <w:r w:rsidR="00D1735A">
        <w:rPr>
          <w:lang w:val="en-US" w:eastAsia="zh-CN"/>
        </w:rPr>
        <w:t>on</w:t>
      </w:r>
      <w:r w:rsidR="00CB3A95">
        <w:rPr>
          <w:lang w:val="en-US" w:eastAsia="zh-CN"/>
        </w:rPr>
        <w:t xml:space="preserve"> </w:t>
      </w:r>
      <w:r w:rsidR="007F54F1">
        <w:rPr>
          <w:lang w:val="en-US" w:eastAsia="zh-CN"/>
        </w:rPr>
        <w:t>SAN</w:t>
      </w:r>
      <w:r w:rsidR="00244F93" w:rsidRPr="00244F93">
        <w:rPr>
          <w:lang w:val="en-US" w:eastAsia="zh-CN"/>
        </w:rPr>
        <w:t xml:space="preserve"> demodulation requirements for </w:t>
      </w:r>
      <w:r w:rsidR="00F5566C" w:rsidRPr="00F5566C">
        <w:rPr>
          <w:lang w:val="en-US" w:eastAsia="zh-CN"/>
        </w:rPr>
        <w:t>NR NTN</w:t>
      </w:r>
      <w:r w:rsidR="00F5566C" w:rsidRPr="00F5566C">
        <w:t xml:space="preserve"> </w:t>
      </w:r>
      <w:r w:rsidR="00F5566C" w:rsidRPr="00F5566C">
        <w:rPr>
          <w:lang w:val="en-US" w:eastAsia="zh-CN"/>
        </w:rPr>
        <w:t>enhancements</w:t>
      </w:r>
      <w:r w:rsidR="00CB3A95">
        <w:rPr>
          <w:lang w:val="en-US" w:eastAsia="zh-CN"/>
        </w:rPr>
        <w:t>.</w:t>
      </w:r>
    </w:p>
    <w:p w14:paraId="3999F693" w14:textId="77777777" w:rsidR="009B0AA4" w:rsidRDefault="00D1735A" w:rsidP="005479F3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</w:t>
      </w:r>
    </w:p>
    <w:p w14:paraId="62953739" w14:textId="77777777" w:rsidR="00FE22C6" w:rsidRDefault="00FE22C6" w:rsidP="00D1735A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Above 10GHz </w:t>
      </w:r>
      <w:r>
        <w:rPr>
          <w:rFonts w:hint="eastAsia"/>
          <w:lang w:val="en-US" w:eastAsia="zh-CN"/>
        </w:rPr>
        <w:t>bands</w:t>
      </w:r>
    </w:p>
    <w:p w14:paraId="11746D09" w14:textId="77777777" w:rsidR="00D1735A" w:rsidRDefault="00D1735A" w:rsidP="00FE22C6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 w:rsidR="0093204A">
        <w:rPr>
          <w:lang w:val="en-US" w:eastAsia="zh-CN"/>
        </w:rPr>
        <w:t>U</w:t>
      </w:r>
      <w:r>
        <w:rPr>
          <w:lang w:val="en-US" w:eastAsia="zh-CN"/>
        </w:rPr>
        <w:t>SCH</w:t>
      </w:r>
    </w:p>
    <w:p w14:paraId="3A87B841" w14:textId="77777777" w:rsidR="00FE22C6" w:rsidRPr="00FE22C6" w:rsidRDefault="00FE22C6" w:rsidP="00FE22C6">
      <w:pPr>
        <w:pStyle w:val="4"/>
        <w:rPr>
          <w:lang w:val="en-US"/>
        </w:rPr>
      </w:pPr>
      <w:r w:rsidRPr="00FE22C6">
        <w:rPr>
          <w:lang w:val="en-US"/>
        </w:rPr>
        <w:t>Normal PUSCH with 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616"/>
        <w:gridCol w:w="2136"/>
        <w:gridCol w:w="3252"/>
      </w:tblGrid>
      <w:tr w:rsidR="00FE22C6" w:rsidRPr="005F2674" w14:paraId="2C2538B9" w14:textId="77777777" w:rsidTr="00FE22C6">
        <w:trPr>
          <w:trHeight w:val="50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3B4621E" w14:textId="77777777" w:rsidR="00FE22C6" w:rsidRPr="005F2674" w:rsidRDefault="00FE22C6" w:rsidP="00FE22C6">
            <w:pPr>
              <w:pStyle w:val="TAH"/>
            </w:pPr>
            <w:bookmarkStart w:id="0" w:name="_Hlk161731746"/>
            <w:r w:rsidRPr="005F2674">
              <w:t>Case number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24DDD5" w14:textId="77777777" w:rsidR="00FE22C6" w:rsidRPr="005F2674" w:rsidRDefault="00FE22C6" w:rsidP="00FE22C6">
            <w:pPr>
              <w:pStyle w:val="TAH"/>
            </w:pPr>
            <w:r>
              <w:t>MCS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5F126A" w14:textId="77777777" w:rsidR="00FE22C6" w:rsidRPr="00FE22C6" w:rsidRDefault="00FE22C6" w:rsidP="00FE22C6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5244C6" w14:textId="77777777" w:rsidR="00FE22C6" w:rsidRPr="005F2674" w:rsidRDefault="00FE22C6" w:rsidP="00FE22C6">
            <w:pPr>
              <w:pStyle w:val="TAH"/>
            </w:pPr>
            <w:r w:rsidRPr="005F2674">
              <w:t>SNR@70% of maximum throughput</w:t>
            </w:r>
          </w:p>
        </w:tc>
      </w:tr>
      <w:tr w:rsidR="00FE22C6" w:rsidRPr="005F2674" w14:paraId="658D73C4" w14:textId="77777777" w:rsidTr="00FE22C6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2AFDCE0D" w14:textId="77777777" w:rsidR="00FE22C6" w:rsidRPr="005F2674" w:rsidRDefault="00FE22C6" w:rsidP="00FE22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D68F14" w14:textId="77777777" w:rsidR="00FE22C6" w:rsidRPr="005F2674" w:rsidRDefault="00FE22C6" w:rsidP="00FE22C6">
            <w:pPr>
              <w:pStyle w:val="TAC"/>
            </w:pPr>
            <w: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3BE19B" w14:textId="77777777" w:rsidR="00FE22C6" w:rsidRPr="00396721" w:rsidRDefault="00FE22C6" w:rsidP="00FE22C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4AF45D" w14:textId="77777777" w:rsidR="00FE22C6" w:rsidRPr="00396721" w:rsidRDefault="00251A88" w:rsidP="00FE22C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0.2</w:t>
            </w:r>
          </w:p>
        </w:tc>
      </w:tr>
      <w:tr w:rsidR="00FE22C6" w:rsidRPr="005F2674" w14:paraId="7F93CA58" w14:textId="77777777" w:rsidTr="00FE22C6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7E9F1A30" w14:textId="77777777" w:rsidR="00FE22C6" w:rsidRPr="005F2674" w:rsidRDefault="00FE22C6" w:rsidP="00FE22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BCAA89" w14:textId="77777777" w:rsidR="00FE22C6" w:rsidRPr="005F2674" w:rsidRDefault="00FE22C6" w:rsidP="00FE22C6">
            <w:pPr>
              <w:pStyle w:val="TAC"/>
            </w:pPr>
            <w: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E7106D" w14:textId="77777777" w:rsidR="00FE22C6" w:rsidRPr="00396721" w:rsidRDefault="00FE22C6" w:rsidP="00FE22C6">
            <w:pPr>
              <w:pStyle w:val="TAC"/>
              <w:rPr>
                <w:rFonts w:eastAsiaTheme="minorEastAsia"/>
                <w:lang w:eastAsia="zh-CN"/>
              </w:rPr>
            </w:pPr>
            <w:r w:rsidRPr="00FE22C6">
              <w:rPr>
                <w:rFonts w:eastAsiaTheme="minor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6E0A74" w14:textId="77777777" w:rsidR="00FE22C6" w:rsidRPr="00396721" w:rsidRDefault="004251F1" w:rsidP="00FE22C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4.7</w:t>
            </w:r>
          </w:p>
        </w:tc>
      </w:tr>
      <w:tr w:rsidR="00FE22C6" w:rsidRPr="005F2674" w14:paraId="133650E4" w14:textId="77777777" w:rsidTr="00FE22C6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3C699BD" w14:textId="77777777" w:rsidR="00FE22C6" w:rsidRPr="005F2674" w:rsidRDefault="00FE22C6" w:rsidP="00FE22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04C698" w14:textId="77777777" w:rsidR="00FE22C6" w:rsidRPr="005F2674" w:rsidRDefault="00FE22C6" w:rsidP="00FE22C6">
            <w:pPr>
              <w:pStyle w:val="TAC"/>
            </w:pPr>
            <w:r>
              <w:t>16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439461" w14:textId="77777777" w:rsidR="00FE22C6" w:rsidRPr="00396721" w:rsidRDefault="00FE22C6" w:rsidP="00FE22C6">
            <w:pPr>
              <w:pStyle w:val="TAC"/>
              <w:rPr>
                <w:rFonts w:eastAsiaTheme="minorEastAsia"/>
                <w:lang w:eastAsia="zh-CN"/>
              </w:rPr>
            </w:pPr>
            <w:r w:rsidRPr="00FE22C6">
              <w:rPr>
                <w:rFonts w:eastAsiaTheme="minorEastAsia"/>
                <w:lang w:eastAsia="zh-CN"/>
              </w:rPr>
              <w:t>1x1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A01AF0" w14:textId="77777777" w:rsidR="00FE22C6" w:rsidRPr="00396721" w:rsidRDefault="004251F1" w:rsidP="00FE22C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2.4</w:t>
            </w:r>
          </w:p>
        </w:tc>
      </w:tr>
      <w:tr w:rsidR="00FE22C6" w:rsidRPr="005F2674" w14:paraId="2779802E" w14:textId="77777777" w:rsidTr="00FE22C6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25C9FD4B" w14:textId="77777777" w:rsidR="00FE22C6" w:rsidRPr="00FE22C6" w:rsidRDefault="00FE22C6" w:rsidP="00FE22C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06DE24" w14:textId="77777777" w:rsidR="00FE22C6" w:rsidRPr="00FE22C6" w:rsidRDefault="00FE22C6" w:rsidP="00FE22C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84F840" w14:textId="77777777" w:rsidR="00FE22C6" w:rsidRPr="00396721" w:rsidRDefault="00FE22C6" w:rsidP="00FE22C6">
            <w:pPr>
              <w:pStyle w:val="TAC"/>
              <w:rPr>
                <w:rFonts w:eastAsiaTheme="minorEastAsia"/>
                <w:lang w:eastAsia="zh-CN"/>
              </w:rPr>
            </w:pPr>
            <w:r w:rsidRPr="00FE22C6">
              <w:rPr>
                <w:rFonts w:eastAsiaTheme="minor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347BAC" w14:textId="77777777" w:rsidR="00FE22C6" w:rsidRPr="00396721" w:rsidRDefault="004251F1" w:rsidP="00FE22C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FE22C6" w:rsidRPr="005F2674" w14:paraId="43F56B25" w14:textId="77777777" w:rsidTr="00FE22C6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7B372093" w14:textId="77777777" w:rsidR="00FE22C6" w:rsidRPr="00FE22C6" w:rsidRDefault="00FE22C6" w:rsidP="00FE22C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E9ACA1" w14:textId="77777777" w:rsidR="00FE22C6" w:rsidRPr="00FE22C6" w:rsidRDefault="00FE22C6" w:rsidP="00FE22C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904E76" w14:textId="77777777" w:rsidR="00FE22C6" w:rsidRPr="00396721" w:rsidRDefault="00FE22C6" w:rsidP="00FE22C6">
            <w:pPr>
              <w:pStyle w:val="TAC"/>
              <w:rPr>
                <w:rFonts w:eastAsiaTheme="minorEastAsia"/>
                <w:lang w:eastAsia="zh-CN"/>
              </w:rPr>
            </w:pPr>
            <w:r w:rsidRPr="00FE22C6">
              <w:rPr>
                <w:rFonts w:eastAsiaTheme="minorEastAsia"/>
                <w:lang w:eastAsia="zh-CN"/>
              </w:rPr>
              <w:t>1x1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1F0AFD" w14:textId="77777777" w:rsidR="00FE22C6" w:rsidRPr="00396721" w:rsidRDefault="004251F1" w:rsidP="00FE22C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7.6</w:t>
            </w:r>
          </w:p>
        </w:tc>
      </w:tr>
      <w:tr w:rsidR="00FE22C6" w:rsidRPr="005F2674" w14:paraId="4386F905" w14:textId="77777777" w:rsidTr="00FE22C6">
        <w:trPr>
          <w:trHeight w:val="50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391C3F1C" w14:textId="77777777" w:rsidR="00FE22C6" w:rsidRPr="00FE22C6" w:rsidRDefault="00FE22C6" w:rsidP="00FE22C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ADF8C1" w14:textId="77777777" w:rsidR="00FE22C6" w:rsidRPr="00FE22C6" w:rsidRDefault="00FE22C6" w:rsidP="00FE22C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2CC6F3" w14:textId="77777777" w:rsidR="00FE22C6" w:rsidRPr="00396721" w:rsidRDefault="00FE22C6" w:rsidP="00FE22C6">
            <w:pPr>
              <w:pStyle w:val="TAC"/>
              <w:rPr>
                <w:rFonts w:eastAsiaTheme="minorEastAsia"/>
                <w:lang w:eastAsia="zh-CN"/>
              </w:rPr>
            </w:pPr>
            <w:r w:rsidRPr="00FE22C6">
              <w:rPr>
                <w:rFonts w:eastAsiaTheme="minor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D93304" w14:textId="77777777" w:rsidR="00FE22C6" w:rsidRPr="00396721" w:rsidRDefault="004251F1" w:rsidP="00FE22C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1.4</w:t>
            </w:r>
          </w:p>
        </w:tc>
      </w:tr>
      <w:bookmarkEnd w:id="0"/>
    </w:tbl>
    <w:p w14:paraId="2C0C031E" w14:textId="77777777" w:rsidR="00D1735A" w:rsidRDefault="00D1735A" w:rsidP="00D1735A">
      <w:pPr>
        <w:rPr>
          <w:lang w:val="en-US" w:eastAsia="zh-CN"/>
        </w:rPr>
      </w:pPr>
    </w:p>
    <w:p w14:paraId="63E0689E" w14:textId="77777777" w:rsidR="00FE22C6" w:rsidRDefault="00FE22C6" w:rsidP="00FE22C6">
      <w:pPr>
        <w:pStyle w:val="4"/>
        <w:rPr>
          <w:lang w:val="en-US"/>
        </w:rPr>
      </w:pPr>
      <w:r>
        <w:rPr>
          <w:rFonts w:hint="eastAsia"/>
          <w:lang w:val="en-US"/>
        </w:rPr>
        <w:t>N</w:t>
      </w:r>
      <w:r w:rsidRPr="00FE22C6">
        <w:rPr>
          <w:lang w:val="en-US"/>
        </w:rPr>
        <w:t>ormal PUSCH with DFT-s-OFDM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616"/>
        <w:gridCol w:w="2136"/>
        <w:gridCol w:w="3252"/>
      </w:tblGrid>
      <w:tr w:rsidR="00FE22C6" w:rsidRPr="00FE22C6" w14:paraId="37B55EDE" w14:textId="77777777" w:rsidTr="00F95411">
        <w:trPr>
          <w:trHeight w:val="375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331A639E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E22C6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6C85A9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E22C6">
              <w:rPr>
                <w:rFonts w:ascii="Arial" w:eastAsia="Times New Roman" w:hAnsi="Arial" w:cs="Arial"/>
                <w:b/>
                <w:sz w:val="18"/>
                <w:lang w:eastAsia="ko-KR"/>
              </w:rPr>
              <w:t>MCS</w:t>
            </w:r>
          </w:p>
        </w:tc>
        <w:tc>
          <w:tcPr>
            <w:tcW w:w="0" w:type="auto"/>
            <w:shd w:val="clear" w:color="auto" w:fill="FFFFFF"/>
          </w:tcPr>
          <w:p w14:paraId="5C504F07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FE22C6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FE22C6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F4A6F3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E22C6">
              <w:rPr>
                <w:rFonts w:ascii="Arial" w:eastAsia="Times New Roman" w:hAnsi="Arial" w:cs="Arial"/>
                <w:b/>
                <w:sz w:val="18"/>
                <w:lang w:eastAsia="ko-KR"/>
              </w:rPr>
              <w:t>SNR@70% of maximum throughput</w:t>
            </w:r>
          </w:p>
        </w:tc>
      </w:tr>
      <w:tr w:rsidR="00FE22C6" w:rsidRPr="00FE22C6" w14:paraId="44EB7EC6" w14:textId="77777777" w:rsidTr="00F95411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44053307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E22C6"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837F38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E22C6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4DB43B7E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FE22C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FE22C6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5B3ACD" w14:textId="77777777" w:rsidR="00FE22C6" w:rsidRPr="00FE22C6" w:rsidRDefault="004251F1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.1</w:t>
            </w:r>
          </w:p>
        </w:tc>
      </w:tr>
      <w:tr w:rsidR="00FE22C6" w:rsidRPr="00FE22C6" w14:paraId="066CE2F2" w14:textId="77777777" w:rsidTr="00F95411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196B4387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E22C6">
              <w:rPr>
                <w:rFonts w:ascii="Arial" w:eastAsia="Times New Roma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0A6477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E22C6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00BCFB95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FE22C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0C2824" w14:textId="77777777" w:rsidR="00FE22C6" w:rsidRPr="00FE22C6" w:rsidRDefault="004251F1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4.5</w:t>
            </w:r>
          </w:p>
        </w:tc>
      </w:tr>
    </w:tbl>
    <w:p w14:paraId="1A4B124B" w14:textId="77777777" w:rsidR="00FE22C6" w:rsidRDefault="00FE22C6" w:rsidP="00FE22C6">
      <w:pPr>
        <w:rPr>
          <w:lang w:val="en-US" w:eastAsia="zh-CN"/>
        </w:rPr>
      </w:pPr>
    </w:p>
    <w:p w14:paraId="4D097973" w14:textId="77777777" w:rsidR="00FE22C6" w:rsidRDefault="00FE22C6" w:rsidP="00FE22C6">
      <w:pPr>
        <w:pStyle w:val="4"/>
        <w:rPr>
          <w:lang w:val="en-US"/>
        </w:rPr>
      </w:pPr>
      <w:r w:rsidRPr="00FE22C6">
        <w:rPr>
          <w:lang w:val="en-US"/>
        </w:rPr>
        <w:lastRenderedPageBreak/>
        <w:t>PUSCH repetition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616"/>
        <w:gridCol w:w="2136"/>
        <w:gridCol w:w="3252"/>
      </w:tblGrid>
      <w:tr w:rsidR="00FE22C6" w:rsidRPr="00FE22C6" w14:paraId="3935FCDE" w14:textId="77777777" w:rsidTr="00F95411">
        <w:trPr>
          <w:trHeight w:val="375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7F84FF13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E22C6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3A74FD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E22C6">
              <w:rPr>
                <w:rFonts w:ascii="Arial" w:eastAsia="Times New Roman" w:hAnsi="Arial" w:cs="Arial"/>
                <w:b/>
                <w:sz w:val="18"/>
                <w:lang w:eastAsia="ko-KR"/>
              </w:rPr>
              <w:t>MCS</w:t>
            </w:r>
          </w:p>
        </w:tc>
        <w:tc>
          <w:tcPr>
            <w:tcW w:w="0" w:type="auto"/>
            <w:shd w:val="clear" w:color="auto" w:fill="FFFFFF"/>
          </w:tcPr>
          <w:p w14:paraId="59A6D5C4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FE22C6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FE22C6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63A175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E22C6">
              <w:rPr>
                <w:rFonts w:ascii="Arial" w:eastAsia="Times New Roman" w:hAnsi="Arial" w:cs="Arial"/>
                <w:b/>
                <w:sz w:val="18"/>
                <w:lang w:eastAsia="ko-KR"/>
              </w:rPr>
              <w:t>SNR@70% of maximum throughput</w:t>
            </w:r>
          </w:p>
        </w:tc>
      </w:tr>
      <w:tr w:rsidR="00FE22C6" w:rsidRPr="00FE22C6" w14:paraId="7E1429FA" w14:textId="77777777" w:rsidTr="00F95411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73291C2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E22C6"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0EB9C3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E22C6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41F9321A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FE22C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FE22C6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03D522" w14:textId="77777777" w:rsidR="00FE22C6" w:rsidRPr="00FE22C6" w:rsidRDefault="004251F1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6.8</w:t>
            </w:r>
          </w:p>
        </w:tc>
      </w:tr>
      <w:tr w:rsidR="00FE22C6" w:rsidRPr="00FE22C6" w14:paraId="73E4F6A4" w14:textId="77777777" w:rsidTr="00F95411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69B579A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E22C6">
              <w:rPr>
                <w:rFonts w:ascii="Arial" w:eastAsia="Times New Roma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7C8B7B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E22C6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74FFD408" w14:textId="77777777" w:rsidR="00FE22C6" w:rsidRPr="00FE22C6" w:rsidRDefault="00FE22C6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FE22C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763BE8" w14:textId="77777777" w:rsidR="00FE22C6" w:rsidRPr="00FE22C6" w:rsidRDefault="004251F1" w:rsidP="00FE22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10.2</w:t>
            </w:r>
          </w:p>
        </w:tc>
      </w:tr>
    </w:tbl>
    <w:p w14:paraId="31D6D6BC" w14:textId="77777777" w:rsidR="00FE22C6" w:rsidRDefault="00FE22C6" w:rsidP="00FE22C6">
      <w:pPr>
        <w:rPr>
          <w:lang w:val="en-US" w:eastAsia="zh-CN"/>
        </w:rPr>
      </w:pPr>
    </w:p>
    <w:p w14:paraId="19F8A62B" w14:textId="77777777" w:rsidR="00FE22C6" w:rsidRDefault="00FE22C6" w:rsidP="00FE22C6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UCCH</w:t>
      </w:r>
    </w:p>
    <w:p w14:paraId="730B781D" w14:textId="77777777" w:rsidR="00FE22C6" w:rsidRDefault="00FE22C6" w:rsidP="00FE22C6">
      <w:pPr>
        <w:pStyle w:val="4"/>
        <w:rPr>
          <w:lang w:val="en-US"/>
        </w:rPr>
      </w:pPr>
      <w:r w:rsidRPr="00FE22C6">
        <w:rPr>
          <w:lang w:val="en-US"/>
        </w:rPr>
        <w:t>PUCCH 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2477"/>
        <w:gridCol w:w="2136"/>
        <w:gridCol w:w="3213"/>
      </w:tblGrid>
      <w:tr w:rsidR="00E7244B" w:rsidRPr="00E7244B" w14:paraId="5189B228" w14:textId="77777777" w:rsidTr="00F95411">
        <w:trPr>
          <w:trHeight w:val="50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1A0BEF17" w14:textId="77777777" w:rsidR="00E7244B" w:rsidRPr="00E7244B" w:rsidRDefault="00E7244B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E7244B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E01740" w14:textId="77777777" w:rsidR="00E7244B" w:rsidRPr="00E7244B" w:rsidRDefault="00CF1A65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umber of</w:t>
            </w:r>
            <w:r>
              <w:t xml:space="preserve"> </w:t>
            </w:r>
            <w:r w:rsidRPr="00CF1A65">
              <w:rPr>
                <w:rFonts w:ascii="Arial" w:eastAsiaTheme="minorEastAsia" w:hAnsi="Arial" w:cs="Arial"/>
                <w:b/>
                <w:sz w:val="18"/>
                <w:lang w:eastAsia="zh-CN"/>
              </w:rPr>
              <w:t>OFDM symbols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E8E08B" w14:textId="77777777" w:rsidR="00E7244B" w:rsidRPr="00E7244B" w:rsidRDefault="00E7244B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E7244B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E7244B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FB1CB9" w14:textId="77777777" w:rsidR="00E7244B" w:rsidRPr="00E7244B" w:rsidRDefault="00E7244B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E7244B">
              <w:rPr>
                <w:rFonts w:ascii="Arial" w:eastAsia="Times New Roman" w:hAnsi="Arial" w:cs="Arial"/>
                <w:b/>
                <w:sz w:val="18"/>
                <w:lang w:eastAsia="ko-KR"/>
              </w:rPr>
              <w:t>SNR@</w:t>
            </w:r>
            <w:r w:rsidR="00CF1A65"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1% of ACK missed detection </w:t>
            </w:r>
          </w:p>
        </w:tc>
      </w:tr>
      <w:tr w:rsidR="00E7244B" w:rsidRPr="00E7244B" w14:paraId="43A1AF35" w14:textId="77777777" w:rsidTr="00F95411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2A849747" w14:textId="77777777" w:rsidR="00E7244B" w:rsidRPr="00E7244B" w:rsidRDefault="00E7244B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E7244B"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AC441A" w14:textId="77777777" w:rsidR="00E7244B" w:rsidRPr="00E7244B" w:rsidRDefault="00CF1A65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BD73F5" w14:textId="77777777" w:rsidR="00E7244B" w:rsidRPr="00E7244B" w:rsidRDefault="00E7244B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7244B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E7244B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166807" w14:textId="77777777" w:rsidR="00E7244B" w:rsidRPr="00E7244B" w:rsidRDefault="0081619E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6.8</w:t>
            </w:r>
          </w:p>
        </w:tc>
      </w:tr>
      <w:tr w:rsidR="00E7244B" w:rsidRPr="00E7244B" w14:paraId="3B1B3DDA" w14:textId="77777777" w:rsidTr="00F95411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2CCB55DA" w14:textId="77777777" w:rsidR="00E7244B" w:rsidRPr="00E7244B" w:rsidRDefault="00E7244B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E7244B">
              <w:rPr>
                <w:rFonts w:ascii="Arial" w:eastAsia="Times New Roma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A95E9F" w14:textId="77777777" w:rsidR="00E7244B" w:rsidRPr="00E7244B" w:rsidRDefault="00CF1A65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9FA5BE" w14:textId="77777777" w:rsidR="00E7244B" w:rsidRPr="00E7244B" w:rsidRDefault="00E7244B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7244B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A65BC3" w14:textId="77777777" w:rsidR="00E7244B" w:rsidRPr="00E7244B" w:rsidRDefault="0081619E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.2</w:t>
            </w:r>
          </w:p>
        </w:tc>
      </w:tr>
      <w:tr w:rsidR="00E7244B" w:rsidRPr="00E7244B" w14:paraId="6AAC2FFC" w14:textId="77777777" w:rsidTr="00F95411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1F20B142" w14:textId="77777777" w:rsidR="00E7244B" w:rsidRPr="00E7244B" w:rsidRDefault="00E7244B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E7244B">
              <w:rPr>
                <w:rFonts w:ascii="Arial" w:eastAsia="Times New Roman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3CFB61" w14:textId="77777777" w:rsidR="00E7244B" w:rsidRPr="00E7244B" w:rsidRDefault="00CF1A65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84A03C" w14:textId="77777777" w:rsidR="00E7244B" w:rsidRPr="00E7244B" w:rsidRDefault="00E7244B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7244B">
              <w:rPr>
                <w:rFonts w:ascii="Arial" w:eastAsiaTheme="minorEastAsia" w:hAnsi="Arial" w:cs="Arial"/>
                <w:sz w:val="18"/>
                <w:lang w:val="en-US" w:eastAsia="zh-CN"/>
              </w:rPr>
              <w:t>1x1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04227E" w14:textId="77777777" w:rsidR="00E7244B" w:rsidRPr="00E7244B" w:rsidRDefault="0081619E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2.8</w:t>
            </w:r>
          </w:p>
        </w:tc>
      </w:tr>
      <w:tr w:rsidR="00E7244B" w:rsidRPr="00E7244B" w14:paraId="18DD426C" w14:textId="77777777" w:rsidTr="00F95411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AB9CC2F" w14:textId="77777777" w:rsidR="00E7244B" w:rsidRPr="00E7244B" w:rsidRDefault="00E7244B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7244B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DB07A7" w14:textId="77777777" w:rsidR="00E7244B" w:rsidRPr="00E7244B" w:rsidRDefault="00CF1A65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C1970B" w14:textId="77777777" w:rsidR="00E7244B" w:rsidRPr="00E7244B" w:rsidRDefault="00E7244B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E7244B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CC40C2" w14:textId="77777777" w:rsidR="00E7244B" w:rsidRPr="00E7244B" w:rsidRDefault="0081619E" w:rsidP="00E72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.6</w:t>
            </w:r>
          </w:p>
        </w:tc>
      </w:tr>
    </w:tbl>
    <w:p w14:paraId="7B49EAF1" w14:textId="77777777" w:rsidR="00FE22C6" w:rsidRDefault="00FE22C6" w:rsidP="00FE22C6">
      <w:pPr>
        <w:rPr>
          <w:lang w:val="en-US" w:eastAsia="zh-CN"/>
        </w:rPr>
      </w:pPr>
    </w:p>
    <w:p w14:paraId="5DC72B37" w14:textId="77777777" w:rsidR="00CF1A65" w:rsidRDefault="00CF1A65" w:rsidP="00CF1A65">
      <w:pPr>
        <w:pStyle w:val="4"/>
        <w:rPr>
          <w:lang w:val="en-US"/>
        </w:rPr>
      </w:pPr>
      <w:r w:rsidRPr="00FE22C6">
        <w:rPr>
          <w:lang w:val="en-US"/>
        </w:rPr>
        <w:t xml:space="preserve">PUCCH format </w:t>
      </w:r>
      <w:r>
        <w:rPr>
          <w:lang w:val="en-US"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36"/>
        <w:gridCol w:w="2412"/>
        <w:gridCol w:w="1917"/>
        <w:gridCol w:w="2127"/>
        <w:gridCol w:w="2664"/>
      </w:tblGrid>
      <w:tr w:rsidR="00CF1A65" w:rsidRPr="00CF1A65" w14:paraId="4552135E" w14:textId="77777777" w:rsidTr="00CF1A65">
        <w:trPr>
          <w:trHeight w:val="50"/>
          <w:jc w:val="center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14:paraId="3CD1CD00" w14:textId="77777777" w:rsidR="00E7244B" w:rsidRPr="00CF1A65" w:rsidRDefault="00E7244B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57B241AE" w14:textId="77777777" w:rsidR="00E7244B" w:rsidRPr="00CF1A65" w:rsidRDefault="00CF1A65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CF1A65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N</w:t>
            </w:r>
            <w:r w:rsidRPr="00CF1A65">
              <w:rPr>
                <w:rFonts w:ascii="Arial" w:eastAsiaTheme="minorEastAsia" w:hAnsi="Arial" w:cs="Arial"/>
                <w:b/>
                <w:sz w:val="18"/>
                <w:lang w:eastAsia="zh-CN"/>
              </w:rPr>
              <w:t>umber of</w:t>
            </w:r>
            <w:r w:rsidRPr="00CF1A65">
              <w:t xml:space="preserve"> </w:t>
            </w:r>
            <w:r w:rsidRPr="00CF1A65">
              <w:rPr>
                <w:rFonts w:ascii="Arial" w:eastAsiaTheme="minorEastAsia" w:hAnsi="Arial" w:cs="Arial"/>
                <w:b/>
                <w:sz w:val="18"/>
                <w:lang w:eastAsia="zh-CN"/>
              </w:rPr>
              <w:t>OFDM symbols</w:t>
            </w:r>
          </w:p>
        </w:tc>
        <w:tc>
          <w:tcPr>
            <w:tcW w:w="1917" w:type="dxa"/>
            <w:vMerge w:val="restart"/>
            <w:shd w:val="clear" w:color="auto" w:fill="FFFFFF"/>
            <w:vAlign w:val="center"/>
          </w:tcPr>
          <w:p w14:paraId="6C8E9164" w14:textId="77777777" w:rsidR="00CF1A65" w:rsidRPr="00CF1A65" w:rsidRDefault="00CF1A65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CF1A65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CF1A65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4791" w:type="dxa"/>
            <w:gridSpan w:val="2"/>
            <w:shd w:val="clear" w:color="auto" w:fill="FFFFFF"/>
            <w:vAlign w:val="center"/>
          </w:tcPr>
          <w:p w14:paraId="346C99B9" w14:textId="77777777" w:rsidR="00CF1A65" w:rsidRPr="00CF1A65" w:rsidRDefault="00E7244B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>SNR</w:t>
            </w:r>
          </w:p>
        </w:tc>
      </w:tr>
      <w:tr w:rsidR="00CF1A65" w:rsidRPr="00CF1A65" w14:paraId="608BD6FD" w14:textId="77777777" w:rsidTr="00CF1A65">
        <w:trPr>
          <w:trHeight w:val="50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78BDC9B9" w14:textId="77777777" w:rsidR="00CF1A65" w:rsidRPr="00CF1A65" w:rsidRDefault="00CF1A65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23F0B07A" w14:textId="77777777" w:rsidR="00CF1A65" w:rsidRPr="00CF1A65" w:rsidRDefault="00CF1A65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1917" w:type="dxa"/>
            <w:vMerge/>
            <w:shd w:val="clear" w:color="auto" w:fill="FFFFFF"/>
            <w:vAlign w:val="center"/>
          </w:tcPr>
          <w:p w14:paraId="63AEEBF2" w14:textId="77777777" w:rsidR="00CF1A65" w:rsidRPr="00CF1A65" w:rsidRDefault="00CF1A65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 w14:paraId="489E8286" w14:textId="77777777" w:rsidR="00CF1A65" w:rsidRPr="00CF1A65" w:rsidRDefault="00CF1A65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>0.1% of NACK to ACK</w:t>
            </w:r>
          </w:p>
        </w:tc>
        <w:tc>
          <w:tcPr>
            <w:tcW w:w="2664" w:type="dxa"/>
            <w:shd w:val="clear" w:color="auto" w:fill="FFFFFF"/>
          </w:tcPr>
          <w:p w14:paraId="04021FD5" w14:textId="77777777" w:rsidR="00CF1A65" w:rsidRPr="00CF1A65" w:rsidRDefault="00CF1A65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>1% of ACK missed detection</w:t>
            </w:r>
          </w:p>
        </w:tc>
      </w:tr>
      <w:tr w:rsidR="00CF1A65" w:rsidRPr="00CF1A65" w14:paraId="6504303C" w14:textId="77777777" w:rsidTr="00CF1A65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FC392FB" w14:textId="77777777" w:rsidR="00E7244B" w:rsidRPr="00CF1A65" w:rsidRDefault="00E7244B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EA96AD" w14:textId="77777777" w:rsidR="00E7244B" w:rsidRPr="00CF1A65" w:rsidRDefault="00CF1A65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F1A65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1917" w:type="dxa"/>
            <w:shd w:val="clear" w:color="auto" w:fill="FFFFFF"/>
            <w:vAlign w:val="center"/>
          </w:tcPr>
          <w:p w14:paraId="0EA34F7B" w14:textId="77777777" w:rsidR="00CF1A65" w:rsidRPr="00CF1A65" w:rsidRDefault="00CF1A65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CF1A65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2A2CD2FD" w14:textId="77777777" w:rsidR="00E7244B" w:rsidRPr="00CF1A65" w:rsidRDefault="00111B0C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.2</w:t>
            </w:r>
          </w:p>
        </w:tc>
        <w:tc>
          <w:tcPr>
            <w:tcW w:w="2664" w:type="dxa"/>
            <w:shd w:val="clear" w:color="auto" w:fill="FFFFFF"/>
          </w:tcPr>
          <w:p w14:paraId="14A6FB52" w14:textId="77777777" w:rsidR="00CF1A65" w:rsidRPr="00CF1A65" w:rsidRDefault="00C05B89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0.4</w:t>
            </w:r>
          </w:p>
        </w:tc>
      </w:tr>
      <w:tr w:rsidR="00CF1A65" w:rsidRPr="00CF1A65" w14:paraId="1E70C339" w14:textId="77777777" w:rsidTr="00CF1A65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CBB5785" w14:textId="77777777" w:rsidR="00E7244B" w:rsidRPr="00CF1A65" w:rsidRDefault="00E7244B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="Times New Roma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196E78" w14:textId="77777777" w:rsidR="00E7244B" w:rsidRPr="00CF1A65" w:rsidRDefault="00CF1A65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F1A65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1917" w:type="dxa"/>
            <w:shd w:val="clear" w:color="auto" w:fill="FFFFFF"/>
            <w:vAlign w:val="center"/>
          </w:tcPr>
          <w:p w14:paraId="6CAFD3D3" w14:textId="77777777" w:rsidR="00CF1A65" w:rsidRPr="00CF1A65" w:rsidRDefault="00CF1A65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305E2483" w14:textId="77777777" w:rsidR="00E7244B" w:rsidRPr="00CF1A65" w:rsidRDefault="00111B0C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5.3</w:t>
            </w:r>
          </w:p>
        </w:tc>
        <w:tc>
          <w:tcPr>
            <w:tcW w:w="2664" w:type="dxa"/>
            <w:shd w:val="clear" w:color="auto" w:fill="FFFFFF"/>
          </w:tcPr>
          <w:p w14:paraId="26AB8DEF" w14:textId="77777777" w:rsidR="00CF1A65" w:rsidRPr="00CF1A65" w:rsidRDefault="00111B0C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6.5</w:t>
            </w:r>
          </w:p>
        </w:tc>
      </w:tr>
    </w:tbl>
    <w:p w14:paraId="66FE1A6D" w14:textId="77777777" w:rsidR="00CF1A65" w:rsidRDefault="00CF1A65" w:rsidP="00CF1A65">
      <w:pPr>
        <w:rPr>
          <w:lang w:val="en-US" w:eastAsia="zh-CN"/>
        </w:rPr>
      </w:pPr>
    </w:p>
    <w:p w14:paraId="3D48B4B2" w14:textId="77777777" w:rsidR="00CF1A65" w:rsidRDefault="00CF1A65" w:rsidP="00CF1A65">
      <w:pPr>
        <w:pStyle w:val="4"/>
        <w:rPr>
          <w:lang w:val="en-US"/>
        </w:rPr>
      </w:pPr>
      <w:r w:rsidRPr="00FE22C6">
        <w:rPr>
          <w:lang w:val="en-US"/>
        </w:rPr>
        <w:t xml:space="preserve">PUCCH format </w:t>
      </w:r>
      <w:r>
        <w:rPr>
          <w:lang w:val="en-US"/>
        </w:rPr>
        <w:t xml:space="preserve">2 </w:t>
      </w:r>
      <w:r w:rsidRPr="00CF1A65">
        <w:rPr>
          <w:lang w:val="en-US"/>
        </w:rPr>
        <w:t>(ACK missed detection)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2136"/>
        <w:gridCol w:w="3213"/>
      </w:tblGrid>
      <w:tr w:rsidR="00CF1A65" w:rsidRPr="00CF1A65" w14:paraId="6F0C60F7" w14:textId="77777777" w:rsidTr="00F95411">
        <w:trPr>
          <w:trHeight w:val="50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2948D620" w14:textId="77777777" w:rsidR="00E7244B" w:rsidRPr="00CF1A65" w:rsidRDefault="00E7244B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4B4BB6" w14:textId="77777777" w:rsidR="00CF1A65" w:rsidRPr="00CF1A65" w:rsidRDefault="00CF1A65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CF1A65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CF1A65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A466E6" w14:textId="77777777" w:rsidR="00CF1A65" w:rsidRPr="00CF1A65" w:rsidRDefault="00E7244B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>SNR@</w:t>
            </w:r>
            <w:r w:rsidR="00CF1A65"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1% of ACK missed detection </w:t>
            </w:r>
          </w:p>
        </w:tc>
      </w:tr>
      <w:tr w:rsidR="00CF1A65" w:rsidRPr="00CF1A65" w14:paraId="5467E7CB" w14:textId="77777777" w:rsidTr="00F95411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48F0D4A6" w14:textId="77777777" w:rsidR="00E7244B" w:rsidRPr="00CF1A65" w:rsidRDefault="00E7244B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1AB3F4" w14:textId="77777777" w:rsidR="00CF1A65" w:rsidRPr="00CF1A65" w:rsidRDefault="00CF1A65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CF1A65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7674B3" w14:textId="77777777" w:rsidR="00E7244B" w:rsidRPr="00CF1A65" w:rsidRDefault="00E522D9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.5</w:t>
            </w:r>
          </w:p>
        </w:tc>
      </w:tr>
      <w:tr w:rsidR="00CF1A65" w:rsidRPr="00CF1A65" w14:paraId="152094DB" w14:textId="77777777" w:rsidTr="00F95411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31343EBF" w14:textId="77777777" w:rsidR="00E7244B" w:rsidRPr="00CF1A65" w:rsidRDefault="00E7244B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="Times New Roma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5803B9" w14:textId="77777777" w:rsidR="00CF1A65" w:rsidRPr="00CF1A65" w:rsidRDefault="00CF1A65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939DFC" w14:textId="77777777" w:rsidR="00E7244B" w:rsidRPr="00CF1A65" w:rsidRDefault="00E522D9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.8</w:t>
            </w:r>
          </w:p>
        </w:tc>
      </w:tr>
    </w:tbl>
    <w:p w14:paraId="1DFB53E7" w14:textId="77777777" w:rsidR="00CF1A65" w:rsidRPr="00CF1A65" w:rsidRDefault="00CF1A65" w:rsidP="00CF1A65">
      <w:pPr>
        <w:rPr>
          <w:lang w:val="en-US" w:eastAsia="zh-CN"/>
        </w:rPr>
      </w:pPr>
    </w:p>
    <w:p w14:paraId="4DCE7D30" w14:textId="77777777" w:rsidR="00CF1A65" w:rsidRDefault="00CF1A65" w:rsidP="00CF1A65">
      <w:pPr>
        <w:pStyle w:val="4"/>
        <w:rPr>
          <w:lang w:val="en-US"/>
        </w:rPr>
      </w:pPr>
      <w:r w:rsidRPr="00FE22C6">
        <w:rPr>
          <w:lang w:val="en-US"/>
        </w:rPr>
        <w:t xml:space="preserve">PUCCH format </w:t>
      </w:r>
      <w:r>
        <w:rPr>
          <w:lang w:val="en-US"/>
        </w:rPr>
        <w:t xml:space="preserve">2 </w:t>
      </w:r>
      <w:r w:rsidRPr="00CF1A65">
        <w:rPr>
          <w:lang w:val="en-US"/>
        </w:rPr>
        <w:t>(UCI BLER)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2136"/>
        <w:gridCol w:w="1076"/>
        <w:gridCol w:w="1076"/>
      </w:tblGrid>
      <w:tr w:rsidR="00111B0C" w:rsidRPr="00CF1A65" w14:paraId="17AB13C6" w14:textId="77777777" w:rsidTr="00111B0C">
        <w:trPr>
          <w:trHeight w:val="50"/>
          <w:jc w:val="center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14:paraId="05A58417" w14:textId="77777777" w:rsidR="00E7244B" w:rsidRPr="00CF1A65" w:rsidRDefault="00E7244B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39C91E2E" w14:textId="77777777" w:rsidR="00111B0C" w:rsidRPr="00CF1A65" w:rsidRDefault="00111B0C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CF1A65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CF1A65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14:paraId="73978A8C" w14:textId="77777777" w:rsidR="00111B0C" w:rsidRPr="00CF1A65" w:rsidRDefault="00E7244B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>SNR@</w:t>
            </w:r>
            <w:r w:rsidR="00111B0C"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1% of </w:t>
            </w:r>
            <w:r w:rsidR="00111B0C">
              <w:rPr>
                <w:rFonts w:ascii="Arial" w:eastAsia="Times New Roman" w:hAnsi="Arial" w:cs="Arial"/>
                <w:b/>
                <w:sz w:val="18"/>
                <w:lang w:eastAsia="ko-KR"/>
              </w:rPr>
              <w:t>UCI BLER</w:t>
            </w:r>
            <w:r w:rsidR="00111B0C" w:rsidRPr="00CF1A65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</w:t>
            </w:r>
          </w:p>
        </w:tc>
      </w:tr>
      <w:tr w:rsidR="00111B0C" w:rsidRPr="00CF1A65" w14:paraId="36160BCA" w14:textId="77777777" w:rsidTr="00111B0C">
        <w:trPr>
          <w:trHeight w:val="50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19225099" w14:textId="77777777" w:rsidR="00111B0C" w:rsidRPr="00CF1A65" w:rsidRDefault="00111B0C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47AC3DD" w14:textId="77777777" w:rsidR="00111B0C" w:rsidRPr="00CF1A65" w:rsidRDefault="00111B0C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B8DDAA" w14:textId="77777777" w:rsidR="00111B0C" w:rsidRPr="00111B0C" w:rsidRDefault="00111B0C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2bit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1C7735" w14:textId="77777777" w:rsidR="00111B0C" w:rsidRPr="00111B0C" w:rsidRDefault="00111B0C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6bit</w:t>
            </w:r>
          </w:p>
        </w:tc>
      </w:tr>
      <w:tr w:rsidR="00111B0C" w:rsidRPr="00CF1A65" w14:paraId="56E5161D" w14:textId="77777777" w:rsidTr="00111B0C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6CF0E91" w14:textId="77777777" w:rsidR="00E7244B" w:rsidRPr="00CF1A65" w:rsidRDefault="00E7244B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6E7D68" w14:textId="77777777" w:rsidR="00111B0C" w:rsidRPr="00CF1A65" w:rsidRDefault="00111B0C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CF1A65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CDE97B" w14:textId="77777777" w:rsidR="00E7244B" w:rsidRPr="00CF1A65" w:rsidRDefault="009D57FA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82E056" w14:textId="77777777" w:rsidR="00111B0C" w:rsidRPr="00CF1A65" w:rsidRDefault="007B110F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.6</w:t>
            </w:r>
          </w:p>
        </w:tc>
      </w:tr>
      <w:tr w:rsidR="00111B0C" w:rsidRPr="00CF1A65" w14:paraId="5CF2FF25" w14:textId="77777777" w:rsidTr="00111B0C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2D8E2C54" w14:textId="77777777" w:rsidR="00E7244B" w:rsidRPr="00CF1A65" w:rsidRDefault="00E7244B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="Times New Roma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476B88" w14:textId="77777777" w:rsidR="00111B0C" w:rsidRPr="00CF1A65" w:rsidRDefault="00111B0C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F1A65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F51227" w14:textId="77777777" w:rsidR="00E7244B" w:rsidRPr="00CF1A65" w:rsidRDefault="009D57FA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C64286" w14:textId="77777777" w:rsidR="00111B0C" w:rsidRPr="00CF1A65" w:rsidRDefault="007B110F" w:rsidP="00CF1A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0.3</w:t>
            </w:r>
          </w:p>
        </w:tc>
      </w:tr>
    </w:tbl>
    <w:p w14:paraId="71332101" w14:textId="77777777" w:rsidR="00CF1A65" w:rsidRDefault="00CF1A65" w:rsidP="00CF1A65">
      <w:pPr>
        <w:rPr>
          <w:lang w:val="en-US" w:eastAsia="zh-CN"/>
        </w:rPr>
      </w:pPr>
    </w:p>
    <w:p w14:paraId="51861926" w14:textId="77777777" w:rsidR="00A503A6" w:rsidRPr="00A503A6" w:rsidRDefault="00A503A6" w:rsidP="00CF1A65">
      <w:pPr>
        <w:pStyle w:val="4"/>
        <w:rPr>
          <w:lang w:val="en-US"/>
        </w:rPr>
      </w:pPr>
      <w:r w:rsidRPr="00FE22C6">
        <w:rPr>
          <w:lang w:val="en-US"/>
        </w:rPr>
        <w:lastRenderedPageBreak/>
        <w:t xml:space="preserve">PUCCH format </w:t>
      </w:r>
      <w:r>
        <w:rPr>
          <w:lang w:val="en-US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30"/>
        <w:gridCol w:w="1488"/>
        <w:gridCol w:w="1710"/>
        <w:gridCol w:w="1923"/>
        <w:gridCol w:w="1514"/>
        <w:gridCol w:w="1799"/>
      </w:tblGrid>
      <w:tr w:rsidR="0081619E" w:rsidRPr="0081619E" w14:paraId="50E2FBEF" w14:textId="77777777" w:rsidTr="003E45A8">
        <w:trPr>
          <w:trHeight w:val="50"/>
          <w:jc w:val="center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14:paraId="207FB553" w14:textId="77777777" w:rsidR="00E7244B" w:rsidRPr="00A503A6" w:rsidRDefault="00E7244B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ko-KR"/>
              </w:rPr>
            </w:pPr>
            <w:r w:rsidRPr="00A503A6">
              <w:rPr>
                <w:rFonts w:ascii="Arial" w:eastAsia="Times New Roman" w:hAnsi="Arial" w:cs="Arial"/>
                <w:b/>
                <w:sz w:val="16"/>
                <w:lang w:eastAsia="ko-KR"/>
              </w:rPr>
              <w:t>Case number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5E5C07EB" w14:textId="77777777" w:rsidR="00E7244B" w:rsidRPr="00A503A6" w:rsidRDefault="0081619E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6"/>
                <w:lang w:eastAsia="zh-CN"/>
              </w:rPr>
            </w:pPr>
            <w:r w:rsidRPr="0081619E">
              <w:rPr>
                <w:rFonts w:ascii="Arial" w:eastAsiaTheme="minorEastAsia" w:hAnsi="Arial" w:cs="Arial"/>
                <w:b/>
                <w:sz w:val="16"/>
                <w:lang w:eastAsia="zh-CN"/>
              </w:rPr>
              <w:t>Number of PRBs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0BA8A940" w14:textId="77777777" w:rsidR="0081619E" w:rsidRPr="0081619E" w:rsidRDefault="0081619E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6"/>
                <w:lang w:eastAsia="zh-CN"/>
              </w:rPr>
            </w:pPr>
            <w:r w:rsidRPr="0081619E">
              <w:rPr>
                <w:rFonts w:ascii="Arial" w:eastAsiaTheme="minorEastAsia" w:hAnsi="Arial" w:cs="Arial"/>
                <w:b/>
                <w:sz w:val="16"/>
                <w:lang w:eastAsia="zh-CN"/>
              </w:rPr>
              <w:t>Number of symbols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6071BEC9" w14:textId="77777777" w:rsidR="0081619E" w:rsidRPr="00A503A6" w:rsidRDefault="0081619E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6"/>
                <w:lang w:eastAsia="zh-CN"/>
              </w:rPr>
            </w:pPr>
            <w:r w:rsidRPr="00A503A6">
              <w:rPr>
                <w:rFonts w:ascii="Arial" w:eastAsiaTheme="minorEastAsia" w:hAnsi="Arial" w:cs="Arial" w:hint="eastAsia"/>
                <w:b/>
                <w:sz w:val="16"/>
                <w:lang w:eastAsia="zh-CN"/>
              </w:rPr>
              <w:t>A</w:t>
            </w:r>
            <w:r w:rsidRPr="00A503A6">
              <w:rPr>
                <w:rFonts w:ascii="Arial" w:eastAsiaTheme="minorEastAsia" w:hAnsi="Arial" w:cs="Arial"/>
                <w:b/>
                <w:sz w:val="16"/>
                <w:lang w:eastAsia="zh-CN"/>
              </w:rPr>
              <w:t>ntenna configuration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14:paraId="06B10A40" w14:textId="77777777" w:rsidR="0081619E" w:rsidRPr="0081619E" w:rsidRDefault="00E7244B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ko-KR"/>
              </w:rPr>
            </w:pPr>
            <w:r w:rsidRPr="00A503A6">
              <w:rPr>
                <w:rFonts w:ascii="Arial" w:eastAsia="Times New Roman" w:hAnsi="Arial" w:cs="Arial"/>
                <w:b/>
                <w:sz w:val="16"/>
                <w:lang w:eastAsia="ko-KR"/>
              </w:rPr>
              <w:t>SNR@</w:t>
            </w:r>
            <w:r w:rsidR="0081619E" w:rsidRPr="00A503A6">
              <w:rPr>
                <w:rFonts w:ascii="Arial" w:eastAsia="Times New Roman" w:hAnsi="Arial" w:cs="Arial"/>
                <w:b/>
                <w:sz w:val="16"/>
                <w:lang w:eastAsia="ko-KR"/>
              </w:rPr>
              <w:t xml:space="preserve">1% of </w:t>
            </w:r>
            <w:r w:rsidR="0081619E" w:rsidRPr="0081619E">
              <w:rPr>
                <w:rFonts w:ascii="Arial" w:eastAsia="Times New Roman" w:hAnsi="Arial" w:cs="Arial"/>
                <w:b/>
                <w:sz w:val="16"/>
                <w:lang w:eastAsia="ko-KR"/>
              </w:rPr>
              <w:t>UCI BLER</w:t>
            </w:r>
            <w:r w:rsidR="0081619E" w:rsidRPr="00A503A6">
              <w:rPr>
                <w:rFonts w:ascii="Arial" w:eastAsia="Times New Roman" w:hAnsi="Arial" w:cs="Arial"/>
                <w:b/>
                <w:sz w:val="16"/>
                <w:lang w:eastAsia="ko-KR"/>
              </w:rPr>
              <w:t xml:space="preserve"> </w:t>
            </w:r>
          </w:p>
        </w:tc>
      </w:tr>
      <w:tr w:rsidR="0081619E" w:rsidRPr="0081619E" w14:paraId="30091E0E" w14:textId="77777777" w:rsidTr="0081619E">
        <w:trPr>
          <w:trHeight w:val="50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2EE7F2FE" w14:textId="77777777" w:rsidR="0081619E" w:rsidRPr="0081619E" w:rsidRDefault="0081619E" w:rsidP="008161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1361B4B8" w14:textId="77777777" w:rsidR="0081619E" w:rsidRPr="0081619E" w:rsidRDefault="0081619E" w:rsidP="008161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6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265EC465" w14:textId="77777777" w:rsidR="0081619E" w:rsidRPr="0081619E" w:rsidRDefault="0081619E" w:rsidP="008161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6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1CA13075" w14:textId="77777777" w:rsidR="0081619E" w:rsidRPr="0081619E" w:rsidRDefault="0081619E" w:rsidP="008161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6"/>
                <w:lang w:eastAsia="zh-C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ECCC334" w14:textId="77777777" w:rsidR="0081619E" w:rsidRPr="0081619E" w:rsidRDefault="0081619E" w:rsidP="008161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6"/>
                <w:lang w:eastAsia="zh-CN"/>
              </w:rPr>
            </w:pPr>
            <w:r w:rsidRPr="0081619E">
              <w:rPr>
                <w:rFonts w:ascii="Arial" w:eastAsiaTheme="minorEastAsia" w:hAnsi="Arial" w:cs="Arial" w:hint="eastAsia"/>
                <w:b/>
                <w:sz w:val="16"/>
                <w:lang w:eastAsia="zh-CN"/>
              </w:rPr>
              <w:t>A</w:t>
            </w:r>
            <w:r w:rsidRPr="0081619E">
              <w:rPr>
                <w:rFonts w:ascii="Arial" w:eastAsiaTheme="minorEastAsia" w:hAnsi="Arial" w:cs="Arial"/>
                <w:b/>
                <w:sz w:val="16"/>
                <w:lang w:eastAsia="zh-CN"/>
              </w:rPr>
              <w:t>dditional DMRS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69A5C4" w14:textId="77777777" w:rsidR="0081619E" w:rsidRPr="0081619E" w:rsidRDefault="0081619E" w:rsidP="008161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lang w:eastAsia="ko-KR"/>
              </w:rPr>
            </w:pPr>
            <w:r w:rsidRPr="0081619E">
              <w:rPr>
                <w:rFonts w:ascii="Arial" w:eastAsia="Times New Roman" w:hAnsi="Arial" w:cs="Arial"/>
                <w:b/>
                <w:sz w:val="16"/>
                <w:lang w:eastAsia="ko-KR"/>
              </w:rPr>
              <w:t>No additional DM-RS</w:t>
            </w:r>
          </w:p>
        </w:tc>
      </w:tr>
      <w:tr w:rsidR="0081619E" w:rsidRPr="0081619E" w14:paraId="7D5DF19C" w14:textId="77777777" w:rsidTr="0081619E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8D2CE5C" w14:textId="77777777" w:rsidR="00E7244B" w:rsidRPr="00A503A6" w:rsidRDefault="00E7244B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lang w:val="en-US" w:eastAsia="zh-CN"/>
              </w:rPr>
            </w:pPr>
            <w:r w:rsidRPr="00A503A6">
              <w:rPr>
                <w:rFonts w:ascii="Arial" w:eastAsia="Times New Roman" w:hAnsi="Arial" w:cs="Arial"/>
                <w:sz w:val="16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438000" w14:textId="77777777" w:rsidR="00E7244B" w:rsidRPr="00A503A6" w:rsidRDefault="0081619E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lang w:val="en-US" w:eastAsia="ko-KR"/>
              </w:rPr>
            </w:pPr>
            <w:r w:rsidRPr="00A503A6">
              <w:rPr>
                <w:rFonts w:ascii="Arial" w:eastAsia="Times New Roman" w:hAnsi="Arial" w:cs="Arial"/>
                <w:sz w:val="16"/>
                <w:lang w:val="en-US" w:eastAsia="ko-KR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928560" w14:textId="77777777" w:rsidR="0081619E" w:rsidRPr="0081619E" w:rsidRDefault="0081619E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 w:rsidRPr="0081619E"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1</w:t>
            </w:r>
            <w:r w:rsidRPr="0081619E">
              <w:rPr>
                <w:rFonts w:ascii="Arial" w:eastAsiaTheme="minorEastAsia" w:hAnsi="Arial" w:cs="Arial"/>
                <w:sz w:val="16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1373A4" w14:textId="77777777" w:rsidR="0081619E" w:rsidRPr="00A503A6" w:rsidRDefault="0081619E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 w:rsidRPr="00A503A6"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1</w:t>
            </w:r>
            <w:r w:rsidRPr="00A503A6">
              <w:rPr>
                <w:rFonts w:ascii="Arial" w:eastAsiaTheme="minorEastAsia" w:hAnsi="Arial" w:cs="Arial"/>
                <w:sz w:val="16"/>
                <w:lang w:val="en-US"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482429" w14:textId="77777777" w:rsidR="00E7244B" w:rsidRPr="00A503A6" w:rsidRDefault="00DB73B9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4</w:t>
            </w:r>
            <w:r>
              <w:rPr>
                <w:rFonts w:ascii="Arial" w:eastAsiaTheme="minorEastAsia" w:hAnsi="Arial" w:cs="Arial"/>
                <w:sz w:val="16"/>
                <w:lang w:val="en-US" w:eastAsia="zh-CN"/>
              </w:rPr>
              <w:t>.6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9FFA9A" w14:textId="77777777" w:rsidR="0081619E" w:rsidRPr="0081619E" w:rsidRDefault="00DB73B9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6"/>
                <w:lang w:val="en-US" w:eastAsia="zh-CN"/>
              </w:rPr>
              <w:t>.1</w:t>
            </w:r>
          </w:p>
        </w:tc>
      </w:tr>
      <w:tr w:rsidR="0081619E" w:rsidRPr="0081619E" w14:paraId="71070511" w14:textId="77777777" w:rsidTr="0081619E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180ADDB1" w14:textId="77777777" w:rsidR="00E7244B" w:rsidRPr="00A503A6" w:rsidRDefault="00E7244B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lang w:val="en-US" w:eastAsia="zh-CN"/>
              </w:rPr>
            </w:pPr>
            <w:r w:rsidRPr="00A503A6">
              <w:rPr>
                <w:rFonts w:ascii="Arial" w:eastAsia="Times New Roman" w:hAnsi="Arial" w:cs="Arial"/>
                <w:sz w:val="16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E7980E" w14:textId="77777777" w:rsidR="00E7244B" w:rsidRPr="00A503A6" w:rsidRDefault="0081619E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lang w:val="en-US" w:eastAsia="ko-KR"/>
              </w:rPr>
            </w:pPr>
            <w:r w:rsidRPr="00A503A6">
              <w:rPr>
                <w:rFonts w:ascii="Arial" w:eastAsia="Times New Roman" w:hAnsi="Arial" w:cs="Arial"/>
                <w:sz w:val="16"/>
                <w:lang w:val="en-US" w:eastAsia="ko-KR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C1393D" w14:textId="77777777" w:rsidR="0081619E" w:rsidRPr="0081619E" w:rsidRDefault="0081619E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 w:rsidRPr="0081619E"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1</w:t>
            </w:r>
            <w:r w:rsidRPr="0081619E">
              <w:rPr>
                <w:rFonts w:ascii="Arial" w:eastAsiaTheme="minorEastAsia" w:hAnsi="Arial" w:cs="Arial"/>
                <w:sz w:val="16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BD9F39" w14:textId="77777777" w:rsidR="0081619E" w:rsidRPr="00A503A6" w:rsidRDefault="0081619E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6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91FAD0" w14:textId="77777777" w:rsidR="00E7244B" w:rsidRPr="00A503A6" w:rsidRDefault="00DB73B9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6"/>
                <w:lang w:val="en-US" w:eastAsia="zh-CN"/>
              </w:rPr>
              <w:t>2.0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4FE4BE" w14:textId="77777777" w:rsidR="0081619E" w:rsidRPr="0081619E" w:rsidRDefault="00DB73B9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6"/>
                <w:lang w:val="en-US" w:eastAsia="zh-CN"/>
              </w:rPr>
              <w:t>1.4</w:t>
            </w:r>
          </w:p>
        </w:tc>
      </w:tr>
      <w:tr w:rsidR="0081619E" w:rsidRPr="0081619E" w14:paraId="41516EB7" w14:textId="77777777" w:rsidTr="0081619E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355A5849" w14:textId="77777777" w:rsidR="00E7244B" w:rsidRPr="00A503A6" w:rsidRDefault="00E7244B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lang w:val="en-US" w:eastAsia="zh-CN"/>
              </w:rPr>
            </w:pPr>
            <w:r w:rsidRPr="00A503A6">
              <w:rPr>
                <w:rFonts w:ascii="Arial" w:eastAsia="Times New Roman" w:hAnsi="Arial" w:cs="Arial"/>
                <w:sz w:val="16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F9B851" w14:textId="77777777" w:rsidR="00E7244B" w:rsidRPr="00A503A6" w:rsidRDefault="0081619E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lang w:val="en-US" w:eastAsia="ko-KR"/>
              </w:rPr>
            </w:pPr>
            <w:r w:rsidRPr="0081619E">
              <w:rPr>
                <w:rFonts w:ascii="Arial" w:eastAsia="Times New Roman" w:hAnsi="Arial" w:cs="Arial"/>
                <w:sz w:val="16"/>
                <w:lang w:val="en-US" w:eastAsia="ko-KR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20E66D" w14:textId="77777777" w:rsidR="0081619E" w:rsidRPr="0081619E" w:rsidRDefault="0081619E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 w:rsidRPr="0081619E"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34A5C2" w14:textId="77777777" w:rsidR="0081619E" w:rsidRPr="00A503A6" w:rsidRDefault="0081619E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6"/>
                <w:lang w:val="en-US" w:eastAsia="zh-CN"/>
              </w:rPr>
              <w:t>1x1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C7EC3A" w14:textId="77777777" w:rsidR="00E7244B" w:rsidRPr="00A503A6" w:rsidRDefault="00DB73B9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6"/>
                <w:lang w:val="en-US" w:eastAsia="zh-CN"/>
              </w:rPr>
              <w:t>2.7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BE445C" w14:textId="77777777" w:rsidR="0081619E" w:rsidRPr="0081619E" w:rsidRDefault="00DB73B9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6"/>
                <w:lang w:val="en-US" w:eastAsia="zh-CN"/>
              </w:rPr>
              <w:t>2.7</w:t>
            </w:r>
          </w:p>
        </w:tc>
      </w:tr>
      <w:tr w:rsidR="0081619E" w:rsidRPr="0081619E" w14:paraId="7F761E91" w14:textId="77777777" w:rsidTr="0081619E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C112E88" w14:textId="77777777" w:rsidR="0081619E" w:rsidRPr="00A503A6" w:rsidRDefault="0081619E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 w:rsidRPr="00A503A6"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32FF41" w14:textId="77777777" w:rsidR="0081619E" w:rsidRPr="00A503A6" w:rsidRDefault="0081619E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 w:rsidRPr="0081619E">
              <w:rPr>
                <w:rFonts w:ascii="Arial" w:eastAsiaTheme="minorEastAsia" w:hAnsi="Arial" w:cs="Arial"/>
                <w:sz w:val="16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775786" w14:textId="77777777" w:rsidR="0081619E" w:rsidRPr="0081619E" w:rsidRDefault="0081619E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 w:rsidRPr="0081619E"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6593A3" w14:textId="77777777" w:rsidR="0081619E" w:rsidRPr="00A503A6" w:rsidRDefault="0081619E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6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DD9387" w14:textId="77777777" w:rsidR="0081619E" w:rsidRPr="00A503A6" w:rsidRDefault="00DB73B9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6"/>
                <w:lang w:val="en-US" w:eastAsia="zh-CN"/>
              </w:rPr>
              <w:t>.6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718E8A" w14:textId="77777777" w:rsidR="0081619E" w:rsidRPr="0081619E" w:rsidRDefault="00DB73B9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6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6"/>
                <w:lang w:val="en-US" w:eastAsia="zh-CN"/>
              </w:rPr>
              <w:t>.6</w:t>
            </w:r>
          </w:p>
        </w:tc>
      </w:tr>
    </w:tbl>
    <w:p w14:paraId="717FAA17" w14:textId="77777777" w:rsidR="00CF1A65" w:rsidRDefault="00CF1A65" w:rsidP="00CF1A65">
      <w:pPr>
        <w:rPr>
          <w:lang w:val="en-US" w:eastAsia="zh-CN"/>
        </w:rPr>
      </w:pPr>
    </w:p>
    <w:p w14:paraId="49AD39A7" w14:textId="77777777" w:rsidR="00A503A6" w:rsidRPr="00A503A6" w:rsidRDefault="00A503A6" w:rsidP="00A503A6">
      <w:pPr>
        <w:pStyle w:val="4"/>
        <w:rPr>
          <w:lang w:val="en-US"/>
        </w:rPr>
      </w:pPr>
      <w:r w:rsidRPr="00FE22C6">
        <w:rPr>
          <w:lang w:val="en-US"/>
        </w:rPr>
        <w:t xml:space="preserve">PUCCH format </w:t>
      </w:r>
      <w:r w:rsidR="000A5768">
        <w:rPr>
          <w:lang w:val="en-US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2136"/>
        <w:gridCol w:w="838"/>
        <w:gridCol w:w="838"/>
        <w:gridCol w:w="998"/>
        <w:gridCol w:w="998"/>
      </w:tblGrid>
      <w:tr w:rsidR="00111B0C" w:rsidRPr="00A503A6" w14:paraId="7E4745BC" w14:textId="77777777" w:rsidTr="00111B0C">
        <w:trPr>
          <w:trHeight w:val="50"/>
          <w:jc w:val="center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14:paraId="15899AE8" w14:textId="77777777" w:rsidR="00E7244B" w:rsidRPr="00A503A6" w:rsidRDefault="00E7244B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503A6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5B086496" w14:textId="77777777" w:rsidR="00111B0C" w:rsidRPr="00A503A6" w:rsidRDefault="00111B0C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A503A6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A503A6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14:paraId="6C07B212" w14:textId="77777777" w:rsidR="00111B0C" w:rsidRPr="00A503A6" w:rsidRDefault="00E7244B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503A6">
              <w:rPr>
                <w:rFonts w:ascii="Arial" w:eastAsia="Times New Roman" w:hAnsi="Arial" w:cs="Arial"/>
                <w:b/>
                <w:sz w:val="18"/>
                <w:lang w:eastAsia="ko-KR"/>
              </w:rPr>
              <w:t>SNR@</w:t>
            </w:r>
            <w:r w:rsidR="00111B0C" w:rsidRPr="00A503A6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1% of UCI BLER </w:t>
            </w:r>
          </w:p>
        </w:tc>
      </w:tr>
      <w:tr w:rsidR="00111B0C" w:rsidRPr="00A503A6" w14:paraId="25566CE8" w14:textId="77777777" w:rsidTr="00111B0C">
        <w:trPr>
          <w:trHeight w:val="50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0F4B3E67" w14:textId="77777777" w:rsidR="00111B0C" w:rsidRPr="00A503A6" w:rsidRDefault="00111B0C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4A5A7B2" w14:textId="77777777" w:rsidR="00111B0C" w:rsidRPr="00A503A6" w:rsidRDefault="00111B0C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14:paraId="721F2CEE" w14:textId="77777777" w:rsidR="00111B0C" w:rsidRPr="00A503A6" w:rsidRDefault="00111B0C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dditional DMRS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14:paraId="310B9B6D" w14:textId="77777777" w:rsidR="00111B0C" w:rsidRPr="0081619E" w:rsidRDefault="00111B0C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111B0C">
              <w:rPr>
                <w:rFonts w:ascii="Arial" w:eastAsia="Times New Roman" w:hAnsi="Arial" w:cs="Arial"/>
                <w:b/>
                <w:sz w:val="18"/>
                <w:lang w:eastAsia="ko-KR"/>
              </w:rPr>
              <w:t>No additional DM-RS</w:t>
            </w:r>
          </w:p>
        </w:tc>
      </w:tr>
      <w:tr w:rsidR="00111B0C" w:rsidRPr="00A503A6" w14:paraId="2D59E3F5" w14:textId="77777777" w:rsidTr="00111B0C">
        <w:trPr>
          <w:trHeight w:val="50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7F9CBE9E" w14:textId="77777777" w:rsidR="00111B0C" w:rsidRPr="00A503A6" w:rsidRDefault="00111B0C" w:rsidP="00111B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3B49B866" w14:textId="77777777" w:rsidR="00111B0C" w:rsidRPr="00A503A6" w:rsidRDefault="00111B0C" w:rsidP="00111B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633E46B" w14:textId="77777777" w:rsidR="00111B0C" w:rsidRDefault="00111B0C" w:rsidP="00111B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2bit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CE9BA9" w14:textId="77777777" w:rsidR="00111B0C" w:rsidRPr="00111B0C" w:rsidRDefault="00111B0C" w:rsidP="00111B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6bit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36847B" w14:textId="77777777" w:rsidR="00111B0C" w:rsidRDefault="00111B0C" w:rsidP="00111B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2bit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850D3F" w14:textId="77777777" w:rsidR="00111B0C" w:rsidRPr="00111B0C" w:rsidRDefault="00111B0C" w:rsidP="00111B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6bit</w:t>
            </w:r>
          </w:p>
        </w:tc>
      </w:tr>
      <w:tr w:rsidR="00111B0C" w:rsidRPr="00A503A6" w14:paraId="352351A3" w14:textId="77777777" w:rsidTr="00111B0C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C8AFF13" w14:textId="77777777" w:rsidR="00E7244B" w:rsidRPr="00A503A6" w:rsidRDefault="00E7244B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686A46" w14:textId="77777777" w:rsidR="00111B0C" w:rsidRPr="00A503A6" w:rsidRDefault="00111B0C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C1C855" w14:textId="77777777" w:rsidR="00E7244B" w:rsidRPr="00A503A6" w:rsidRDefault="00E522D9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2F5AF8" w14:textId="77777777" w:rsidR="00111B0C" w:rsidRPr="00A503A6" w:rsidRDefault="00DB73B9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C199C3" w14:textId="77777777" w:rsidR="00111B0C" w:rsidRDefault="009D57FA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9D57FA">
              <w:rPr>
                <w:rFonts w:ascii="Arial" w:eastAsiaTheme="minorEastAsia" w:hAnsi="Arial" w:cs="Arial"/>
                <w:sz w:val="18"/>
                <w:lang w:val="en-US" w:eastAsia="zh-CN"/>
              </w:rPr>
              <w:t>N/A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349420" w14:textId="77777777" w:rsidR="00111B0C" w:rsidRDefault="0087254C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7254C">
              <w:rPr>
                <w:rFonts w:ascii="Arial" w:eastAsiaTheme="minorEastAsia" w:hAnsi="Arial" w:cs="Arial"/>
                <w:sz w:val="18"/>
                <w:lang w:val="en-US" w:eastAsia="zh-CN"/>
              </w:rPr>
              <w:t>N/A</w:t>
            </w:r>
          </w:p>
        </w:tc>
      </w:tr>
      <w:tr w:rsidR="00111B0C" w:rsidRPr="00A503A6" w14:paraId="1EB12984" w14:textId="77777777" w:rsidTr="00111B0C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26FFB508" w14:textId="77777777" w:rsidR="00E7244B" w:rsidRPr="00A503A6" w:rsidRDefault="00E7244B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="Times New Roma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D0AD14" w14:textId="77777777" w:rsidR="00111B0C" w:rsidRPr="00A503A6" w:rsidRDefault="00111B0C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8CA271" w14:textId="77777777" w:rsidR="00E7244B" w:rsidRPr="00A503A6" w:rsidRDefault="00E522D9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40C283" w14:textId="77777777" w:rsidR="00111B0C" w:rsidRPr="00A503A6" w:rsidRDefault="00DB73B9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72E001" w14:textId="77777777" w:rsidR="00111B0C" w:rsidRPr="00A503A6" w:rsidRDefault="00E522D9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08339E" w14:textId="77777777" w:rsidR="00111B0C" w:rsidRPr="00A503A6" w:rsidRDefault="00DB73B9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.2</w:t>
            </w:r>
          </w:p>
        </w:tc>
      </w:tr>
    </w:tbl>
    <w:p w14:paraId="0D925CC3" w14:textId="77777777" w:rsidR="00A503A6" w:rsidRDefault="00A503A6" w:rsidP="00CF1A65">
      <w:pPr>
        <w:rPr>
          <w:lang w:val="en-US" w:eastAsia="zh-CN"/>
        </w:rPr>
      </w:pPr>
    </w:p>
    <w:p w14:paraId="42FD53F8" w14:textId="77777777" w:rsidR="00A503A6" w:rsidRDefault="00A503A6" w:rsidP="00A503A6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7"/>
        <w:gridCol w:w="1297"/>
        <w:gridCol w:w="2136"/>
        <w:gridCol w:w="3213"/>
      </w:tblGrid>
      <w:tr w:rsidR="00A503A6" w:rsidRPr="00A503A6" w14:paraId="1FAACB2A" w14:textId="77777777" w:rsidTr="00F95411">
        <w:trPr>
          <w:trHeight w:val="50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B8B349A" w14:textId="77777777" w:rsidR="00E7244B" w:rsidRPr="00A503A6" w:rsidRDefault="00E7244B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503A6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6DB3CF" w14:textId="77777777" w:rsidR="00E7244B" w:rsidRPr="00A503A6" w:rsidRDefault="00A503A6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A503A6">
              <w:rPr>
                <w:rFonts w:ascii="Arial" w:eastAsiaTheme="minorEastAsia" w:hAnsi="Arial" w:cs="Arial"/>
                <w:b/>
                <w:sz w:val="18"/>
                <w:lang w:eastAsia="zh-CN"/>
              </w:rPr>
              <w:t>Burst format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98116B" w14:textId="77777777" w:rsidR="00A503A6" w:rsidRPr="00A503A6" w:rsidRDefault="00A503A6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A503A6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A503A6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E13494" w14:textId="77777777" w:rsidR="00A503A6" w:rsidRPr="00A503A6" w:rsidRDefault="00E7244B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503A6">
              <w:rPr>
                <w:rFonts w:ascii="Arial" w:eastAsia="Times New Roman" w:hAnsi="Arial" w:cs="Arial"/>
                <w:b/>
                <w:sz w:val="18"/>
                <w:lang w:eastAsia="ko-KR"/>
              </w:rPr>
              <w:t>SNR@</w:t>
            </w:r>
            <w:r w:rsidR="00A503A6" w:rsidRPr="00A503A6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1% of ACK missed detection </w:t>
            </w:r>
          </w:p>
        </w:tc>
      </w:tr>
      <w:tr w:rsidR="00A503A6" w:rsidRPr="00A503A6" w14:paraId="3D00BD03" w14:textId="77777777" w:rsidTr="00F95411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7640C2FA" w14:textId="77777777" w:rsidR="00E7244B" w:rsidRPr="00A503A6" w:rsidRDefault="00E7244B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84DDEB" w14:textId="77777777" w:rsidR="00E7244B" w:rsidRPr="00A503A6" w:rsidRDefault="00A503A6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B4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4245D4" w14:textId="77777777" w:rsidR="00A503A6" w:rsidRPr="00A503A6" w:rsidRDefault="00A503A6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7DBE77" w14:textId="77777777" w:rsidR="00E7244B" w:rsidRPr="00A503A6" w:rsidRDefault="00991CF3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3.8</w:t>
            </w:r>
          </w:p>
        </w:tc>
      </w:tr>
      <w:tr w:rsidR="00A503A6" w:rsidRPr="00A503A6" w14:paraId="7A9082C0" w14:textId="77777777" w:rsidTr="00F95411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05FF780" w14:textId="77777777" w:rsidR="00E7244B" w:rsidRPr="00A503A6" w:rsidRDefault="00E7244B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="Times New Roma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A6DA6A" w14:textId="77777777" w:rsidR="00E7244B" w:rsidRPr="00A503A6" w:rsidRDefault="00A503A6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503A6">
              <w:rPr>
                <w:rFonts w:ascii="Arial" w:eastAsia="Times New Roman" w:hAnsi="Arial" w:cs="Arial"/>
                <w:sz w:val="18"/>
                <w:lang w:val="en-US" w:eastAsia="ko-KR"/>
              </w:rPr>
              <w:t>B4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160A73" w14:textId="77777777" w:rsidR="00A503A6" w:rsidRPr="00A503A6" w:rsidRDefault="00A503A6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9B8D82" w14:textId="77777777" w:rsidR="00E7244B" w:rsidRPr="00A503A6" w:rsidRDefault="00991CF3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10.1</w:t>
            </w:r>
          </w:p>
        </w:tc>
      </w:tr>
      <w:tr w:rsidR="00A503A6" w:rsidRPr="00A503A6" w14:paraId="2D0CD013" w14:textId="77777777" w:rsidTr="00F95411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14F4E761" w14:textId="77777777" w:rsidR="00E7244B" w:rsidRPr="00A503A6" w:rsidRDefault="00E7244B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="Times New Roman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5D2FCF" w14:textId="77777777" w:rsidR="00E7244B" w:rsidRPr="00A503A6" w:rsidRDefault="00A503A6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C2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FFDB30" w14:textId="77777777" w:rsidR="00A503A6" w:rsidRPr="00A503A6" w:rsidRDefault="00A503A6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8882C0" w14:textId="77777777" w:rsidR="00E7244B" w:rsidRPr="00A503A6" w:rsidRDefault="00991CF3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.3</w:t>
            </w:r>
          </w:p>
        </w:tc>
      </w:tr>
      <w:tr w:rsidR="00A503A6" w:rsidRPr="00A503A6" w14:paraId="52F318AE" w14:textId="77777777" w:rsidTr="00F95411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5F9737F3" w14:textId="77777777" w:rsidR="00A503A6" w:rsidRPr="00A503A6" w:rsidRDefault="00A503A6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4A5751" w14:textId="77777777" w:rsidR="00A503A6" w:rsidRPr="00A503A6" w:rsidRDefault="00A503A6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04A9CD" w14:textId="77777777" w:rsidR="00A503A6" w:rsidRPr="00A503A6" w:rsidRDefault="00A503A6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F2DC1C" w14:textId="77777777" w:rsidR="00A503A6" w:rsidRPr="00A503A6" w:rsidRDefault="00991CF3" w:rsidP="00A50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4.6</w:t>
            </w:r>
          </w:p>
        </w:tc>
      </w:tr>
    </w:tbl>
    <w:p w14:paraId="5306A473" w14:textId="77777777" w:rsidR="00A503A6" w:rsidRDefault="00A503A6" w:rsidP="00A503A6">
      <w:pPr>
        <w:rPr>
          <w:lang w:val="en-US" w:eastAsia="zh-CN"/>
        </w:rPr>
      </w:pPr>
    </w:p>
    <w:p w14:paraId="40DFB66E" w14:textId="77777777" w:rsidR="00A503A6" w:rsidRDefault="00A503A6" w:rsidP="00A503A6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P</w:t>
      </w:r>
      <w:r w:rsidRPr="00A503A6">
        <w:rPr>
          <w:lang w:val="en-US" w:eastAsia="zh-CN"/>
        </w:rPr>
        <w:t>USCH with DMRS bundling</w:t>
      </w:r>
    </w:p>
    <w:p w14:paraId="61666DF4" w14:textId="77777777" w:rsidR="00A503A6" w:rsidRDefault="00A503A6" w:rsidP="00A503A6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Pr="00A503A6">
        <w:rPr>
          <w:lang w:val="en-US" w:eastAsia="zh-CN"/>
        </w:rPr>
        <w:t>ormal PUSCH with 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01"/>
        <w:gridCol w:w="727"/>
        <w:gridCol w:w="1469"/>
        <w:gridCol w:w="1477"/>
        <w:gridCol w:w="1818"/>
        <w:gridCol w:w="1724"/>
        <w:gridCol w:w="2140"/>
      </w:tblGrid>
      <w:tr w:rsidR="00231175" w:rsidRPr="00A503A6" w14:paraId="4A286C11" w14:textId="77777777" w:rsidTr="00F14CEC">
        <w:trPr>
          <w:trHeight w:val="50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31951B3C" w14:textId="77777777" w:rsidR="00E7244B" w:rsidRPr="00A503A6" w:rsidRDefault="00E7244B" w:rsidP="00231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503A6">
              <w:rPr>
                <w:rFonts w:ascii="Arial" w:eastAsia="Times New Roman" w:hAnsi="Arial" w:cs="Arial"/>
                <w:b/>
                <w:sz w:val="18"/>
                <w:lang w:eastAsia="ko-KR"/>
              </w:rPr>
              <w:t>Case number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428E5C" w14:textId="77777777" w:rsidR="00231175" w:rsidRPr="00A503A6" w:rsidRDefault="00231175" w:rsidP="00231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5C36CA" w14:textId="77777777" w:rsidR="00231175" w:rsidRPr="00A503A6" w:rsidRDefault="00231175" w:rsidP="00231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231175">
              <w:rPr>
                <w:rFonts w:ascii="Arial" w:eastAsiaTheme="minorEastAsia" w:hAnsi="Arial" w:cs="Arial"/>
                <w:b/>
                <w:sz w:val="18"/>
                <w:lang w:eastAsia="zh-CN"/>
              </w:rPr>
              <w:t>Channel bandwidth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AEB547" w14:textId="77777777" w:rsidR="00E7244B" w:rsidRPr="00A503A6" w:rsidRDefault="00231175" w:rsidP="00231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231175">
              <w:rPr>
                <w:rFonts w:ascii="Arial" w:eastAsiaTheme="minorEastAsia" w:hAnsi="Arial" w:cs="Arial"/>
                <w:b/>
                <w:sz w:val="18"/>
                <w:lang w:eastAsia="zh-CN"/>
              </w:rPr>
              <w:t>PUSCH mapping type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6D5316" w14:textId="77777777" w:rsidR="00231175" w:rsidRPr="00A503A6" w:rsidRDefault="00231175" w:rsidP="00231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231175">
              <w:rPr>
                <w:rFonts w:ascii="Arial" w:eastAsiaTheme="minorEastAsia" w:hAnsi="Arial" w:cs="Arial"/>
                <w:b/>
                <w:sz w:val="18"/>
                <w:lang w:eastAsia="zh-CN"/>
              </w:rPr>
              <w:t>PUSCH aggregation factor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195B37" w14:textId="77777777" w:rsidR="00231175" w:rsidRPr="00A503A6" w:rsidRDefault="00231175" w:rsidP="00231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A503A6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A</w:t>
            </w:r>
            <w:r w:rsidRPr="00A503A6">
              <w:rPr>
                <w:rFonts w:ascii="Arial" w:eastAsiaTheme="minorEastAsia" w:hAnsi="Arial" w:cs="Arial"/>
                <w:b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CD404B" w14:textId="77777777" w:rsidR="00231175" w:rsidRPr="00A503A6" w:rsidRDefault="00E7244B" w:rsidP="00231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A503A6">
              <w:rPr>
                <w:rFonts w:ascii="Arial" w:eastAsia="Times New Roman" w:hAnsi="Arial" w:cs="Arial"/>
                <w:b/>
                <w:sz w:val="18"/>
                <w:lang w:eastAsia="ko-KR"/>
              </w:rPr>
              <w:t>SNR@</w:t>
            </w:r>
            <w:r w:rsidR="002C58E4" w:rsidRPr="002C58E4">
              <w:rPr>
                <w:rFonts w:ascii="Arial" w:eastAsia="Times New Roman" w:hAnsi="Arial" w:cs="Arial"/>
                <w:b/>
                <w:sz w:val="18"/>
                <w:lang w:eastAsia="ko-KR"/>
              </w:rPr>
              <w:t>70% of maximum throughput</w:t>
            </w:r>
          </w:p>
        </w:tc>
      </w:tr>
      <w:tr w:rsidR="002C58E4" w:rsidRPr="00A503A6" w14:paraId="312570A7" w14:textId="77777777" w:rsidTr="00F14CEC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BC69475" w14:textId="77777777" w:rsidR="00E7244B" w:rsidRPr="00A503A6" w:rsidRDefault="00E7244B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="Times New Roman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39FC88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5kHz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99D7CE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5MHz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F8D0FB" w14:textId="77777777" w:rsidR="00E7244B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75EA2E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A594A5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443EAF" w14:textId="77777777" w:rsidR="00E7244B" w:rsidRPr="00A503A6" w:rsidRDefault="00991CF3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9.0</w:t>
            </w:r>
          </w:p>
        </w:tc>
      </w:tr>
      <w:tr w:rsidR="002C58E4" w:rsidRPr="00A503A6" w14:paraId="76935E11" w14:textId="77777777" w:rsidTr="00F14CEC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45F8F89" w14:textId="77777777" w:rsidR="00E7244B" w:rsidRPr="00A503A6" w:rsidRDefault="00E7244B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="Times New Roman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123E94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5kHz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F79C5E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5MHz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368B81" w14:textId="77777777" w:rsidR="00E7244B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92A708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31175">
              <w:rPr>
                <w:rFonts w:ascii="Arial" w:eastAsiaTheme="minorEastAsia" w:hAnsi="Arial" w:cs="Arial"/>
                <w:sz w:val="18"/>
                <w:lang w:val="en-US" w:eastAsia="zh-CN"/>
              </w:rPr>
              <w:t>n8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1ECF93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0E02EF" w14:textId="77777777" w:rsidR="00E7244B" w:rsidRPr="00A503A6" w:rsidRDefault="00991CF3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11.9</w:t>
            </w:r>
          </w:p>
        </w:tc>
      </w:tr>
      <w:tr w:rsidR="002C58E4" w:rsidRPr="00A503A6" w14:paraId="09010571" w14:textId="77777777" w:rsidTr="00F14CEC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E8CAAD0" w14:textId="77777777" w:rsidR="00E7244B" w:rsidRPr="00A503A6" w:rsidRDefault="00E7244B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="Times New Roman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81B21F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5kHz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9B30D2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5MHz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ACAECC" w14:textId="77777777" w:rsidR="00E7244B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BA9F07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739DFF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80F9EE" w14:textId="77777777" w:rsidR="00E7244B" w:rsidRPr="00A503A6" w:rsidRDefault="00991CF3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991CF3">
              <w:rPr>
                <w:rFonts w:ascii="Arial" w:eastAsiaTheme="minorEastAsia" w:hAnsi="Arial" w:cs="Arial"/>
                <w:sz w:val="18"/>
                <w:lang w:val="en-US" w:eastAsia="zh-CN"/>
              </w:rPr>
              <w:t>-5.5</w:t>
            </w:r>
          </w:p>
        </w:tc>
      </w:tr>
      <w:tr w:rsidR="002C58E4" w:rsidRPr="00A503A6" w14:paraId="56DB414D" w14:textId="77777777" w:rsidTr="00F14CEC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73A7BB3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A8259E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5kHz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B802F3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5MHz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561B57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63A435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31175">
              <w:rPr>
                <w:rFonts w:ascii="Arial" w:eastAsiaTheme="minorEastAsia" w:hAnsi="Arial" w:cs="Arial"/>
                <w:sz w:val="18"/>
                <w:lang w:val="en-US" w:eastAsia="zh-CN"/>
              </w:rPr>
              <w:t>n4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9F69A9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A53B28" w14:textId="77777777" w:rsidR="002C58E4" w:rsidRPr="00A503A6" w:rsidRDefault="00991CF3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8.9</w:t>
            </w:r>
          </w:p>
        </w:tc>
      </w:tr>
      <w:tr w:rsidR="00991CF3" w:rsidRPr="00A503A6" w14:paraId="2DCD198C" w14:textId="77777777" w:rsidTr="00F14CEC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503A9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A3852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F7809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CA75F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FDA089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46403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7DA26D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9.0</w:t>
            </w:r>
          </w:p>
        </w:tc>
      </w:tr>
      <w:tr w:rsidR="00991CF3" w:rsidRPr="00A503A6" w14:paraId="78327C27" w14:textId="77777777" w:rsidTr="00F14CEC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9E38E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B944F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54662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9F377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E2293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31175">
              <w:rPr>
                <w:rFonts w:ascii="Arial" w:eastAsiaTheme="minorEastAsia" w:hAnsi="Arial" w:cs="Arial"/>
                <w:sz w:val="18"/>
                <w:lang w:val="en-US" w:eastAsia="zh-CN"/>
              </w:rPr>
              <w:t>n8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15577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89E02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11.9</w:t>
            </w:r>
          </w:p>
        </w:tc>
      </w:tr>
      <w:tr w:rsidR="00991CF3" w:rsidRPr="00A503A6" w14:paraId="7BE5AA7A" w14:textId="77777777" w:rsidTr="00F14CEC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1E4AC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E61BD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885E7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59428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1A6F0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E1EF4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64158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991CF3">
              <w:rPr>
                <w:rFonts w:ascii="Arial" w:eastAsiaTheme="minorEastAsia" w:hAnsi="Arial" w:cs="Arial"/>
                <w:sz w:val="18"/>
                <w:lang w:val="en-US" w:eastAsia="zh-CN"/>
              </w:rPr>
              <w:t>-5.5</w:t>
            </w:r>
          </w:p>
        </w:tc>
      </w:tr>
      <w:tr w:rsidR="00991CF3" w:rsidRPr="00A503A6" w14:paraId="5557610F" w14:textId="77777777" w:rsidTr="00F14CEC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9FE89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69D1E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66F72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E69AB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88557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31175">
              <w:rPr>
                <w:rFonts w:ascii="Arial" w:eastAsiaTheme="minorEastAsia" w:hAnsi="Arial" w:cs="Arial"/>
                <w:sz w:val="18"/>
                <w:lang w:val="en-US" w:eastAsia="zh-CN"/>
              </w:rPr>
              <w:t>n4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00146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D836B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8.9</w:t>
            </w:r>
          </w:p>
        </w:tc>
      </w:tr>
      <w:tr w:rsidR="00231175" w:rsidRPr="00A503A6" w14:paraId="7A3B384E" w14:textId="77777777" w:rsidTr="00F14CEC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35757" w14:textId="77777777" w:rsidR="00E7244B" w:rsidRPr="00A503A6" w:rsidRDefault="002C58E4" w:rsidP="00231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A64BF" w14:textId="77777777" w:rsidR="00231175" w:rsidRPr="00A503A6" w:rsidRDefault="002C58E4" w:rsidP="00231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7B971" w14:textId="77777777" w:rsidR="00231175" w:rsidRPr="00A503A6" w:rsidRDefault="002C58E4" w:rsidP="00231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21DE3" w14:textId="77777777" w:rsidR="00E7244B" w:rsidRPr="00A503A6" w:rsidRDefault="00231175" w:rsidP="00231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31175">
              <w:rPr>
                <w:rFonts w:ascii="Arial" w:eastAsiaTheme="minorEastAsia" w:hAnsi="Arial" w:cs="Arial"/>
                <w:sz w:val="18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14E6F" w14:textId="77777777" w:rsidR="00231175" w:rsidRPr="00A503A6" w:rsidRDefault="00231175" w:rsidP="00231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A97F2" w14:textId="77777777" w:rsidR="00231175" w:rsidRPr="00A503A6" w:rsidRDefault="00231175" w:rsidP="00231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3EB6B" w14:textId="77777777" w:rsidR="00E7244B" w:rsidRPr="00A503A6" w:rsidRDefault="00991CF3" w:rsidP="00231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8.8</w:t>
            </w:r>
          </w:p>
        </w:tc>
      </w:tr>
      <w:tr w:rsidR="002C58E4" w:rsidRPr="00A503A6" w14:paraId="4E208A0D" w14:textId="77777777" w:rsidTr="00F14CEC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BF4FB" w14:textId="77777777" w:rsidR="00E7244B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2229B6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6ED82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F24528" w14:textId="77777777" w:rsidR="00E7244B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31175">
              <w:rPr>
                <w:rFonts w:ascii="Arial" w:eastAsiaTheme="minorEastAsia" w:hAnsi="Arial" w:cs="Arial"/>
                <w:sz w:val="18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3DA75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31175">
              <w:rPr>
                <w:rFonts w:ascii="Arial" w:eastAsiaTheme="minorEastAsia" w:hAnsi="Arial" w:cs="Arial"/>
                <w:sz w:val="18"/>
                <w:lang w:val="en-US" w:eastAsia="zh-CN"/>
              </w:rPr>
              <w:t>n8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0ACEA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69B4B" w14:textId="77777777" w:rsidR="00E7244B" w:rsidRPr="00A503A6" w:rsidRDefault="00991CF3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12.0</w:t>
            </w:r>
          </w:p>
        </w:tc>
      </w:tr>
      <w:tr w:rsidR="002C58E4" w:rsidRPr="00A503A6" w14:paraId="115F3BB7" w14:textId="77777777" w:rsidTr="00F14CEC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CEDA9" w14:textId="77777777" w:rsidR="00E7244B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65D89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F353F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AA20E" w14:textId="77777777" w:rsidR="00E7244B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31175">
              <w:rPr>
                <w:rFonts w:ascii="Arial" w:eastAsiaTheme="minorEastAsia" w:hAnsi="Arial" w:cs="Arial"/>
                <w:sz w:val="18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A7C9C7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F4B734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50C8B" w14:textId="77777777" w:rsidR="00E7244B" w:rsidRPr="00A503A6" w:rsidRDefault="00991CF3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5.1</w:t>
            </w:r>
          </w:p>
        </w:tc>
      </w:tr>
      <w:tr w:rsidR="002C58E4" w:rsidRPr="00A503A6" w14:paraId="5AB1BB20" w14:textId="77777777" w:rsidTr="00F14CEC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2A1D7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77E15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CE8AF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7617C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398B5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31175">
              <w:rPr>
                <w:rFonts w:ascii="Arial" w:eastAsiaTheme="minorEastAsia" w:hAnsi="Arial" w:cs="Arial"/>
                <w:sz w:val="18"/>
                <w:lang w:val="en-US" w:eastAsia="zh-CN"/>
              </w:rPr>
              <w:t>n4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66163E" w14:textId="77777777" w:rsidR="002C58E4" w:rsidRPr="00A503A6" w:rsidRDefault="002C58E4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03518" w14:textId="77777777" w:rsidR="002C58E4" w:rsidRPr="00A503A6" w:rsidRDefault="00991CF3" w:rsidP="002C58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8.8</w:t>
            </w:r>
          </w:p>
        </w:tc>
      </w:tr>
      <w:tr w:rsidR="00991CF3" w:rsidRPr="00A503A6" w14:paraId="4E5FC7FA" w14:textId="77777777" w:rsidTr="00F14CEC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4998E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3E21D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61A05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812774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37944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DFDD4D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9A445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8.8</w:t>
            </w:r>
          </w:p>
        </w:tc>
      </w:tr>
      <w:tr w:rsidR="00991CF3" w:rsidRPr="00A503A6" w14:paraId="79F2280A" w14:textId="77777777" w:rsidTr="00F14CEC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7A4A6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4648C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22C71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FE63D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056F4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31175">
              <w:rPr>
                <w:rFonts w:ascii="Arial" w:eastAsiaTheme="minorEastAsia" w:hAnsi="Arial" w:cs="Arial"/>
                <w:sz w:val="18"/>
                <w:lang w:val="en-US" w:eastAsia="zh-CN"/>
              </w:rPr>
              <w:t>n8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4893D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19E48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12.0</w:t>
            </w:r>
          </w:p>
        </w:tc>
      </w:tr>
      <w:tr w:rsidR="00991CF3" w:rsidRPr="00A503A6" w14:paraId="6436797C" w14:textId="77777777" w:rsidTr="00F14CEC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6F973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C8751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026C3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BD5E5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95781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EDB3C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D71E0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5.1</w:t>
            </w:r>
          </w:p>
        </w:tc>
      </w:tr>
      <w:tr w:rsidR="00991CF3" w:rsidRPr="00A503A6" w14:paraId="7C050993" w14:textId="77777777" w:rsidTr="00F14CEC">
        <w:trPr>
          <w:trHeight w:val="1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F8575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0F9333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EE01F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8E1E0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E1556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31175">
              <w:rPr>
                <w:rFonts w:ascii="Arial" w:eastAsiaTheme="minorEastAsia" w:hAnsi="Arial" w:cs="Arial"/>
                <w:sz w:val="18"/>
                <w:lang w:val="en-US" w:eastAsia="zh-CN"/>
              </w:rPr>
              <w:t>n4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5383E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03A6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B7E9C" w14:textId="77777777" w:rsidR="00991CF3" w:rsidRPr="00A503A6" w:rsidRDefault="00991CF3" w:rsidP="00991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8.8</w:t>
            </w:r>
          </w:p>
        </w:tc>
      </w:tr>
    </w:tbl>
    <w:p w14:paraId="684D439C" w14:textId="77777777" w:rsidR="00A503A6" w:rsidRPr="00A503A6" w:rsidRDefault="00A503A6" w:rsidP="00A503A6">
      <w:pPr>
        <w:rPr>
          <w:lang w:val="en-US" w:eastAsia="zh-CN"/>
        </w:rPr>
      </w:pPr>
    </w:p>
    <w:p w14:paraId="7727B792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14:paraId="49BA5E90" w14:textId="77777777" w:rsidR="00D80D57" w:rsidRPr="00D80D57" w:rsidRDefault="00CB3A95" w:rsidP="00D173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 w:rsidR="00D1735A">
        <w:rPr>
          <w:lang w:val="en-US" w:eastAsia="zh-CN"/>
        </w:rPr>
        <w:t>provide</w:t>
      </w:r>
      <w:r>
        <w:rPr>
          <w:lang w:val="en-US" w:eastAsia="zh-CN"/>
        </w:rPr>
        <w:t xml:space="preserve"> </w:t>
      </w:r>
      <w:r w:rsidR="00D1735A" w:rsidRPr="00D1735A">
        <w:rPr>
          <w:lang w:val="en-US" w:eastAsia="zh-CN"/>
        </w:rPr>
        <w:t xml:space="preserve">our initial simulation results </w:t>
      </w:r>
      <w:r>
        <w:rPr>
          <w:lang w:val="en-US" w:eastAsia="zh-CN"/>
        </w:rPr>
        <w:t xml:space="preserve">on </w:t>
      </w:r>
      <w:r w:rsidR="007F54F1">
        <w:rPr>
          <w:lang w:val="en-US" w:eastAsia="zh-CN"/>
        </w:rPr>
        <w:t>SAN</w:t>
      </w:r>
      <w:r w:rsidR="00244F93" w:rsidRPr="00244F93">
        <w:rPr>
          <w:lang w:val="en-US" w:eastAsia="zh-CN"/>
        </w:rPr>
        <w:t xml:space="preserve"> demodulation requirements for </w:t>
      </w:r>
      <w:r w:rsidR="00D91C24" w:rsidRPr="00D91C24">
        <w:rPr>
          <w:lang w:val="en-US" w:eastAsia="zh-CN"/>
        </w:rPr>
        <w:t>NR NTN enhancements</w:t>
      </w:r>
      <w:r>
        <w:rPr>
          <w:lang w:val="en-US" w:eastAsia="zh-CN"/>
        </w:rPr>
        <w:t>.</w:t>
      </w:r>
    </w:p>
    <w:p w14:paraId="0DCAA457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320F51E8" w14:textId="77777777" w:rsidR="0019273B" w:rsidRDefault="00CB3A95">
      <w:pPr>
        <w:pStyle w:val="Reference"/>
        <w:ind w:left="400" w:hanging="400"/>
        <w:rPr>
          <w:lang w:val="en-US" w:eastAsia="zh-CN"/>
        </w:rPr>
      </w:pPr>
      <w:bookmarkStart w:id="1" w:name="_Ref92469097"/>
      <w:r>
        <w:rPr>
          <w:lang w:val="en-US" w:eastAsia="zh-CN"/>
        </w:rPr>
        <w:t>R</w:t>
      </w:r>
      <w:bookmarkEnd w:id="1"/>
      <w:r w:rsidR="00692B43">
        <w:rPr>
          <w:lang w:val="en-US" w:eastAsia="zh-CN"/>
        </w:rPr>
        <w:t>4</w:t>
      </w:r>
      <w:r w:rsidR="00244F93">
        <w:rPr>
          <w:lang w:val="en-US" w:eastAsia="zh-CN"/>
        </w:rPr>
        <w:t>-</w:t>
      </w:r>
      <w:r w:rsidR="007F54F1" w:rsidRPr="007F54F1">
        <w:rPr>
          <w:lang w:val="en-US" w:eastAsia="zh-CN"/>
        </w:rPr>
        <w:t>2401719</w:t>
      </w:r>
      <w:r w:rsidR="00412532" w:rsidRPr="00412532">
        <w:rPr>
          <w:lang w:val="en-US" w:eastAsia="zh-CN"/>
        </w:rPr>
        <w:t xml:space="preserve">, </w:t>
      </w:r>
      <w:r w:rsidR="007F54F1" w:rsidRPr="007F54F1">
        <w:rPr>
          <w:lang w:val="en-US" w:eastAsia="zh-CN"/>
        </w:rPr>
        <w:t>Simulation assumption on demodulation requirements for NR NTN enhancements</w:t>
      </w:r>
      <w:r w:rsidR="00692B43" w:rsidRPr="00692B43">
        <w:rPr>
          <w:lang w:val="en-US" w:eastAsia="zh-CN"/>
        </w:rPr>
        <w:t>, RAN4#1</w:t>
      </w:r>
      <w:bookmarkStart w:id="2" w:name="_Hlk155944596"/>
      <w:r w:rsidR="00D80D57">
        <w:rPr>
          <w:lang w:val="en-US" w:eastAsia="zh-CN"/>
        </w:rPr>
        <w:t>10</w:t>
      </w:r>
      <w:r w:rsidR="00E53369" w:rsidRPr="00E53369">
        <w:rPr>
          <w:lang w:val="en-US" w:eastAsia="zh-CN"/>
        </w:rPr>
        <w:t>, Huawei, HiSilicon</w:t>
      </w:r>
      <w:bookmarkEnd w:id="2"/>
    </w:p>
    <w:p w14:paraId="10C602E2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74F03" w14:textId="77777777" w:rsidR="00466334" w:rsidRDefault="00466334">
      <w:pPr>
        <w:spacing w:after="0"/>
      </w:pPr>
      <w:r>
        <w:separator/>
      </w:r>
    </w:p>
  </w:endnote>
  <w:endnote w:type="continuationSeparator" w:id="0">
    <w:p w14:paraId="1A0537F7" w14:textId="77777777" w:rsidR="00466334" w:rsidRDefault="004663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0B577" w14:textId="77777777" w:rsidR="00466334" w:rsidRDefault="00466334">
      <w:pPr>
        <w:spacing w:after="0"/>
      </w:pPr>
      <w:r>
        <w:separator/>
      </w:r>
    </w:p>
  </w:footnote>
  <w:footnote w:type="continuationSeparator" w:id="0">
    <w:p w14:paraId="11297988" w14:textId="77777777" w:rsidR="00466334" w:rsidRDefault="004663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C2AB7"/>
    <w:multiLevelType w:val="hybridMultilevel"/>
    <w:tmpl w:val="A84871F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multilevel"/>
    <w:tmpl w:val="1368F5E0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2C53A1F"/>
    <w:multiLevelType w:val="hybridMultilevel"/>
    <w:tmpl w:val="CA7A335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83E10"/>
    <w:multiLevelType w:val="hybridMultilevel"/>
    <w:tmpl w:val="7AFC71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5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6D3FF0"/>
    <w:multiLevelType w:val="hybridMultilevel"/>
    <w:tmpl w:val="5FF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2"/>
  </w:num>
  <w:num w:numId="4">
    <w:abstractNumId w:val="8"/>
  </w:num>
  <w:num w:numId="5">
    <w:abstractNumId w:val="16"/>
  </w:num>
  <w:num w:numId="6">
    <w:abstractNumId w:val="2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5"/>
  </w:num>
  <w:num w:numId="9">
    <w:abstractNumId w:val="0"/>
  </w:num>
  <w:num w:numId="10">
    <w:abstractNumId w:val="1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3"/>
  </w:num>
  <w:num w:numId="21">
    <w:abstractNumId w:val="11"/>
  </w:num>
  <w:num w:numId="22">
    <w:abstractNumId w:val="4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F17"/>
    <w:rsid w:val="00002753"/>
    <w:rsid w:val="00011C79"/>
    <w:rsid w:val="0001581F"/>
    <w:rsid w:val="00016921"/>
    <w:rsid w:val="00016BE1"/>
    <w:rsid w:val="0002379D"/>
    <w:rsid w:val="00023E26"/>
    <w:rsid w:val="0003030E"/>
    <w:rsid w:val="0003042D"/>
    <w:rsid w:val="000306CB"/>
    <w:rsid w:val="00034394"/>
    <w:rsid w:val="00034D1D"/>
    <w:rsid w:val="0004362D"/>
    <w:rsid w:val="00043C45"/>
    <w:rsid w:val="00065AA9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73F"/>
    <w:rsid w:val="000A5768"/>
    <w:rsid w:val="000A5856"/>
    <w:rsid w:val="000A6595"/>
    <w:rsid w:val="000B0B77"/>
    <w:rsid w:val="000B145F"/>
    <w:rsid w:val="000C0D69"/>
    <w:rsid w:val="000C1D73"/>
    <w:rsid w:val="000C3234"/>
    <w:rsid w:val="000C33A9"/>
    <w:rsid w:val="000C68F4"/>
    <w:rsid w:val="000C7B35"/>
    <w:rsid w:val="000D345A"/>
    <w:rsid w:val="000E256D"/>
    <w:rsid w:val="000F0B45"/>
    <w:rsid w:val="000F20DF"/>
    <w:rsid w:val="000F6E78"/>
    <w:rsid w:val="00106E4B"/>
    <w:rsid w:val="00106EAD"/>
    <w:rsid w:val="001108F8"/>
    <w:rsid w:val="00111B0C"/>
    <w:rsid w:val="0011604B"/>
    <w:rsid w:val="001175B5"/>
    <w:rsid w:val="00121693"/>
    <w:rsid w:val="00121ADA"/>
    <w:rsid w:val="00125652"/>
    <w:rsid w:val="001268F9"/>
    <w:rsid w:val="001272DC"/>
    <w:rsid w:val="00133F69"/>
    <w:rsid w:val="0013608F"/>
    <w:rsid w:val="00136B1B"/>
    <w:rsid w:val="00137AE8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B1E9A"/>
    <w:rsid w:val="001B38C0"/>
    <w:rsid w:val="001B4B37"/>
    <w:rsid w:val="001B7488"/>
    <w:rsid w:val="001C0BDB"/>
    <w:rsid w:val="001C3749"/>
    <w:rsid w:val="001C4440"/>
    <w:rsid w:val="001C4521"/>
    <w:rsid w:val="001C6B0F"/>
    <w:rsid w:val="001D0B20"/>
    <w:rsid w:val="001D54C7"/>
    <w:rsid w:val="001E3115"/>
    <w:rsid w:val="001F0B11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31175"/>
    <w:rsid w:val="00240A1A"/>
    <w:rsid w:val="002438D0"/>
    <w:rsid w:val="00244F93"/>
    <w:rsid w:val="00245B82"/>
    <w:rsid w:val="0024672E"/>
    <w:rsid w:val="0024748B"/>
    <w:rsid w:val="00247998"/>
    <w:rsid w:val="002517E4"/>
    <w:rsid w:val="0025198E"/>
    <w:rsid w:val="00251A88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06D3"/>
    <w:rsid w:val="002928C5"/>
    <w:rsid w:val="00294D00"/>
    <w:rsid w:val="002A00F4"/>
    <w:rsid w:val="002A1B72"/>
    <w:rsid w:val="002A2B2E"/>
    <w:rsid w:val="002A344D"/>
    <w:rsid w:val="002A5BFE"/>
    <w:rsid w:val="002B666A"/>
    <w:rsid w:val="002C58E4"/>
    <w:rsid w:val="002C7212"/>
    <w:rsid w:val="002D043F"/>
    <w:rsid w:val="002D10AC"/>
    <w:rsid w:val="002D10C6"/>
    <w:rsid w:val="002D17FD"/>
    <w:rsid w:val="002D48AE"/>
    <w:rsid w:val="002D7CE2"/>
    <w:rsid w:val="002E2F7D"/>
    <w:rsid w:val="002E3DD5"/>
    <w:rsid w:val="002E4603"/>
    <w:rsid w:val="002F2196"/>
    <w:rsid w:val="002F3909"/>
    <w:rsid w:val="002F4BA9"/>
    <w:rsid w:val="002F6122"/>
    <w:rsid w:val="002F6616"/>
    <w:rsid w:val="0030044D"/>
    <w:rsid w:val="003011DA"/>
    <w:rsid w:val="00303014"/>
    <w:rsid w:val="00304C4E"/>
    <w:rsid w:val="003109FD"/>
    <w:rsid w:val="00312EDF"/>
    <w:rsid w:val="00314027"/>
    <w:rsid w:val="00322769"/>
    <w:rsid w:val="00326724"/>
    <w:rsid w:val="00327B16"/>
    <w:rsid w:val="00332A2F"/>
    <w:rsid w:val="00342D38"/>
    <w:rsid w:val="00343202"/>
    <w:rsid w:val="00343BBE"/>
    <w:rsid w:val="003454C0"/>
    <w:rsid w:val="00346C56"/>
    <w:rsid w:val="003471F5"/>
    <w:rsid w:val="0034786B"/>
    <w:rsid w:val="00350381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76093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721"/>
    <w:rsid w:val="00396C7C"/>
    <w:rsid w:val="003A518C"/>
    <w:rsid w:val="003B1587"/>
    <w:rsid w:val="003C2692"/>
    <w:rsid w:val="003C5758"/>
    <w:rsid w:val="003C5DE9"/>
    <w:rsid w:val="003D14C8"/>
    <w:rsid w:val="003D1B6E"/>
    <w:rsid w:val="003D23F1"/>
    <w:rsid w:val="003D43C6"/>
    <w:rsid w:val="003D54BF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213F6"/>
    <w:rsid w:val="004251F1"/>
    <w:rsid w:val="00430809"/>
    <w:rsid w:val="004308FF"/>
    <w:rsid w:val="00430A8F"/>
    <w:rsid w:val="0043491A"/>
    <w:rsid w:val="004353D8"/>
    <w:rsid w:val="00435829"/>
    <w:rsid w:val="004427FB"/>
    <w:rsid w:val="00452050"/>
    <w:rsid w:val="0045261D"/>
    <w:rsid w:val="00452A90"/>
    <w:rsid w:val="004573C7"/>
    <w:rsid w:val="004575B7"/>
    <w:rsid w:val="00460DE1"/>
    <w:rsid w:val="00464F9E"/>
    <w:rsid w:val="00466334"/>
    <w:rsid w:val="0047059A"/>
    <w:rsid w:val="00474519"/>
    <w:rsid w:val="004750C1"/>
    <w:rsid w:val="00475203"/>
    <w:rsid w:val="00481B5B"/>
    <w:rsid w:val="004842BC"/>
    <w:rsid w:val="004B0938"/>
    <w:rsid w:val="004B25B2"/>
    <w:rsid w:val="004B3CAA"/>
    <w:rsid w:val="004C0849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BD8"/>
    <w:rsid w:val="00520D28"/>
    <w:rsid w:val="00523DB3"/>
    <w:rsid w:val="00525EDA"/>
    <w:rsid w:val="0052662F"/>
    <w:rsid w:val="005303A3"/>
    <w:rsid w:val="00532969"/>
    <w:rsid w:val="00542B8D"/>
    <w:rsid w:val="005479F3"/>
    <w:rsid w:val="00550FA9"/>
    <w:rsid w:val="005520EE"/>
    <w:rsid w:val="00553E20"/>
    <w:rsid w:val="00560F1D"/>
    <w:rsid w:val="00561B54"/>
    <w:rsid w:val="00567FC6"/>
    <w:rsid w:val="00571B1A"/>
    <w:rsid w:val="00575697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1EE9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2674"/>
    <w:rsid w:val="005F3786"/>
    <w:rsid w:val="005F6B12"/>
    <w:rsid w:val="005F6B8B"/>
    <w:rsid w:val="005F72F9"/>
    <w:rsid w:val="00611FE1"/>
    <w:rsid w:val="00613FF3"/>
    <w:rsid w:val="00616955"/>
    <w:rsid w:val="00624A59"/>
    <w:rsid w:val="006263C9"/>
    <w:rsid w:val="00626C53"/>
    <w:rsid w:val="006310B4"/>
    <w:rsid w:val="0063401D"/>
    <w:rsid w:val="0063536C"/>
    <w:rsid w:val="00637807"/>
    <w:rsid w:val="0065003B"/>
    <w:rsid w:val="00650955"/>
    <w:rsid w:val="00650E30"/>
    <w:rsid w:val="006529DC"/>
    <w:rsid w:val="006551CC"/>
    <w:rsid w:val="0066174F"/>
    <w:rsid w:val="006654A8"/>
    <w:rsid w:val="006660C7"/>
    <w:rsid w:val="00675D85"/>
    <w:rsid w:val="0068034F"/>
    <w:rsid w:val="00681684"/>
    <w:rsid w:val="0068409E"/>
    <w:rsid w:val="00684BFD"/>
    <w:rsid w:val="006868DB"/>
    <w:rsid w:val="00692B43"/>
    <w:rsid w:val="006948DF"/>
    <w:rsid w:val="00695081"/>
    <w:rsid w:val="006955AD"/>
    <w:rsid w:val="006A295B"/>
    <w:rsid w:val="006A6EA3"/>
    <w:rsid w:val="006B12C7"/>
    <w:rsid w:val="006B2D78"/>
    <w:rsid w:val="006B3B45"/>
    <w:rsid w:val="006B64A3"/>
    <w:rsid w:val="006B7BB4"/>
    <w:rsid w:val="006C7B9D"/>
    <w:rsid w:val="006E02C8"/>
    <w:rsid w:val="006E2A89"/>
    <w:rsid w:val="006F3F95"/>
    <w:rsid w:val="006F663F"/>
    <w:rsid w:val="006F683B"/>
    <w:rsid w:val="007054F0"/>
    <w:rsid w:val="0070598F"/>
    <w:rsid w:val="00706A82"/>
    <w:rsid w:val="00710B70"/>
    <w:rsid w:val="00710F64"/>
    <w:rsid w:val="00711B5F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AC1"/>
    <w:rsid w:val="00744FBF"/>
    <w:rsid w:val="0074654E"/>
    <w:rsid w:val="00750013"/>
    <w:rsid w:val="007509B2"/>
    <w:rsid w:val="0075117E"/>
    <w:rsid w:val="007540F9"/>
    <w:rsid w:val="007552D4"/>
    <w:rsid w:val="00755F56"/>
    <w:rsid w:val="00761107"/>
    <w:rsid w:val="00762132"/>
    <w:rsid w:val="00764E97"/>
    <w:rsid w:val="007653C6"/>
    <w:rsid w:val="0076674F"/>
    <w:rsid w:val="0077535B"/>
    <w:rsid w:val="00775C27"/>
    <w:rsid w:val="007808BE"/>
    <w:rsid w:val="00785A18"/>
    <w:rsid w:val="00786759"/>
    <w:rsid w:val="00791361"/>
    <w:rsid w:val="0079149B"/>
    <w:rsid w:val="007970AF"/>
    <w:rsid w:val="00797441"/>
    <w:rsid w:val="007B110F"/>
    <w:rsid w:val="007B3E8C"/>
    <w:rsid w:val="007B61F6"/>
    <w:rsid w:val="007B6B00"/>
    <w:rsid w:val="007C1FE1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D59"/>
    <w:rsid w:val="007D7E25"/>
    <w:rsid w:val="007E26E7"/>
    <w:rsid w:val="007E2B76"/>
    <w:rsid w:val="007E5E68"/>
    <w:rsid w:val="007E6E59"/>
    <w:rsid w:val="007E7702"/>
    <w:rsid w:val="007E7815"/>
    <w:rsid w:val="007F0770"/>
    <w:rsid w:val="007F29BE"/>
    <w:rsid w:val="007F54F1"/>
    <w:rsid w:val="00801101"/>
    <w:rsid w:val="00803939"/>
    <w:rsid w:val="00804C38"/>
    <w:rsid w:val="00810CF0"/>
    <w:rsid w:val="0081619E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54C"/>
    <w:rsid w:val="008727FE"/>
    <w:rsid w:val="00872EDD"/>
    <w:rsid w:val="00874ED9"/>
    <w:rsid w:val="00876136"/>
    <w:rsid w:val="0087779E"/>
    <w:rsid w:val="00887C61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22B1"/>
    <w:rsid w:val="008B3006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8F5EBA"/>
    <w:rsid w:val="00902B8D"/>
    <w:rsid w:val="00903F6A"/>
    <w:rsid w:val="00905797"/>
    <w:rsid w:val="00910DCD"/>
    <w:rsid w:val="00915630"/>
    <w:rsid w:val="009163A1"/>
    <w:rsid w:val="00916BE9"/>
    <w:rsid w:val="00922714"/>
    <w:rsid w:val="00930C70"/>
    <w:rsid w:val="0093204A"/>
    <w:rsid w:val="009342E2"/>
    <w:rsid w:val="00934FF1"/>
    <w:rsid w:val="009466A7"/>
    <w:rsid w:val="00952093"/>
    <w:rsid w:val="009521C3"/>
    <w:rsid w:val="009528D6"/>
    <w:rsid w:val="00953B09"/>
    <w:rsid w:val="0095517A"/>
    <w:rsid w:val="00955313"/>
    <w:rsid w:val="009557F1"/>
    <w:rsid w:val="00960FE6"/>
    <w:rsid w:val="009614E1"/>
    <w:rsid w:val="00977865"/>
    <w:rsid w:val="00981E4A"/>
    <w:rsid w:val="00983F24"/>
    <w:rsid w:val="009841EA"/>
    <w:rsid w:val="00984EDF"/>
    <w:rsid w:val="00986589"/>
    <w:rsid w:val="00991CF3"/>
    <w:rsid w:val="00992043"/>
    <w:rsid w:val="00996BF5"/>
    <w:rsid w:val="0099790B"/>
    <w:rsid w:val="00997DEB"/>
    <w:rsid w:val="009A0F65"/>
    <w:rsid w:val="009A1160"/>
    <w:rsid w:val="009A2949"/>
    <w:rsid w:val="009A6B60"/>
    <w:rsid w:val="009B0AA4"/>
    <w:rsid w:val="009B3709"/>
    <w:rsid w:val="009B553C"/>
    <w:rsid w:val="009B703A"/>
    <w:rsid w:val="009C0B96"/>
    <w:rsid w:val="009C17B0"/>
    <w:rsid w:val="009C1CE9"/>
    <w:rsid w:val="009C2E19"/>
    <w:rsid w:val="009C5229"/>
    <w:rsid w:val="009D568F"/>
    <w:rsid w:val="009D57FA"/>
    <w:rsid w:val="009D78C8"/>
    <w:rsid w:val="009E0BF6"/>
    <w:rsid w:val="009E16B6"/>
    <w:rsid w:val="009E187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03A6"/>
    <w:rsid w:val="00A52EBA"/>
    <w:rsid w:val="00A531B7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974F1"/>
    <w:rsid w:val="00AA3E3D"/>
    <w:rsid w:val="00AA488B"/>
    <w:rsid w:val="00AA652C"/>
    <w:rsid w:val="00AB0FC5"/>
    <w:rsid w:val="00AB72E3"/>
    <w:rsid w:val="00AC06B9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1CF2"/>
    <w:rsid w:val="00AF5146"/>
    <w:rsid w:val="00AF7A6A"/>
    <w:rsid w:val="00B04490"/>
    <w:rsid w:val="00B12188"/>
    <w:rsid w:val="00B22B87"/>
    <w:rsid w:val="00B231F2"/>
    <w:rsid w:val="00B239CC"/>
    <w:rsid w:val="00B26119"/>
    <w:rsid w:val="00B26E8F"/>
    <w:rsid w:val="00B30C97"/>
    <w:rsid w:val="00B31DB3"/>
    <w:rsid w:val="00B3776A"/>
    <w:rsid w:val="00B45683"/>
    <w:rsid w:val="00B505EB"/>
    <w:rsid w:val="00B50C81"/>
    <w:rsid w:val="00B5207A"/>
    <w:rsid w:val="00B522D7"/>
    <w:rsid w:val="00B53662"/>
    <w:rsid w:val="00B55BAB"/>
    <w:rsid w:val="00B57083"/>
    <w:rsid w:val="00B57BBD"/>
    <w:rsid w:val="00B64841"/>
    <w:rsid w:val="00B6490F"/>
    <w:rsid w:val="00B65CD0"/>
    <w:rsid w:val="00B66AE1"/>
    <w:rsid w:val="00B735E3"/>
    <w:rsid w:val="00B759EA"/>
    <w:rsid w:val="00B778BA"/>
    <w:rsid w:val="00B77DAE"/>
    <w:rsid w:val="00B77F2E"/>
    <w:rsid w:val="00B84842"/>
    <w:rsid w:val="00B90341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5B"/>
    <w:rsid w:val="00BC4DE3"/>
    <w:rsid w:val="00BD0EAE"/>
    <w:rsid w:val="00BD34D5"/>
    <w:rsid w:val="00BD37CB"/>
    <w:rsid w:val="00BD4737"/>
    <w:rsid w:val="00BD542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5B89"/>
    <w:rsid w:val="00C06889"/>
    <w:rsid w:val="00C10317"/>
    <w:rsid w:val="00C104E2"/>
    <w:rsid w:val="00C14DBD"/>
    <w:rsid w:val="00C359BC"/>
    <w:rsid w:val="00C40747"/>
    <w:rsid w:val="00C4297C"/>
    <w:rsid w:val="00C43A6E"/>
    <w:rsid w:val="00C44D88"/>
    <w:rsid w:val="00C47F9D"/>
    <w:rsid w:val="00C51D3D"/>
    <w:rsid w:val="00C53E5D"/>
    <w:rsid w:val="00C55A77"/>
    <w:rsid w:val="00C57746"/>
    <w:rsid w:val="00C578BD"/>
    <w:rsid w:val="00C663FA"/>
    <w:rsid w:val="00C66AB8"/>
    <w:rsid w:val="00C71D5F"/>
    <w:rsid w:val="00C75E49"/>
    <w:rsid w:val="00C76055"/>
    <w:rsid w:val="00C7760C"/>
    <w:rsid w:val="00C946F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5764"/>
    <w:rsid w:val="00CA6BEB"/>
    <w:rsid w:val="00CB1A33"/>
    <w:rsid w:val="00CB2CCF"/>
    <w:rsid w:val="00CB3462"/>
    <w:rsid w:val="00CB3A95"/>
    <w:rsid w:val="00CB4AD4"/>
    <w:rsid w:val="00CB4E1F"/>
    <w:rsid w:val="00CB506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1A65"/>
    <w:rsid w:val="00CF3359"/>
    <w:rsid w:val="00CF48EA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8A5"/>
    <w:rsid w:val="00D15D5B"/>
    <w:rsid w:val="00D1735A"/>
    <w:rsid w:val="00D20E5E"/>
    <w:rsid w:val="00D2446B"/>
    <w:rsid w:val="00D33299"/>
    <w:rsid w:val="00D33619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415D"/>
    <w:rsid w:val="00D66423"/>
    <w:rsid w:val="00D764F8"/>
    <w:rsid w:val="00D76BB7"/>
    <w:rsid w:val="00D77231"/>
    <w:rsid w:val="00D80CCA"/>
    <w:rsid w:val="00D80D57"/>
    <w:rsid w:val="00D81490"/>
    <w:rsid w:val="00D8261A"/>
    <w:rsid w:val="00D82A0F"/>
    <w:rsid w:val="00D854C1"/>
    <w:rsid w:val="00D87106"/>
    <w:rsid w:val="00D90964"/>
    <w:rsid w:val="00D91C24"/>
    <w:rsid w:val="00D92189"/>
    <w:rsid w:val="00DA07A0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EF2"/>
    <w:rsid w:val="00DB4FCC"/>
    <w:rsid w:val="00DB5C3B"/>
    <w:rsid w:val="00DB716D"/>
    <w:rsid w:val="00DB73B9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2E"/>
    <w:rsid w:val="00DE26CF"/>
    <w:rsid w:val="00DE2B43"/>
    <w:rsid w:val="00DE7D7A"/>
    <w:rsid w:val="00DF2FBF"/>
    <w:rsid w:val="00E00C83"/>
    <w:rsid w:val="00E014FB"/>
    <w:rsid w:val="00E07731"/>
    <w:rsid w:val="00E1163F"/>
    <w:rsid w:val="00E14775"/>
    <w:rsid w:val="00E23903"/>
    <w:rsid w:val="00E25220"/>
    <w:rsid w:val="00E375A2"/>
    <w:rsid w:val="00E46DE6"/>
    <w:rsid w:val="00E504C1"/>
    <w:rsid w:val="00E507AE"/>
    <w:rsid w:val="00E508E7"/>
    <w:rsid w:val="00E522D9"/>
    <w:rsid w:val="00E52409"/>
    <w:rsid w:val="00E524A7"/>
    <w:rsid w:val="00E525E6"/>
    <w:rsid w:val="00E53369"/>
    <w:rsid w:val="00E54304"/>
    <w:rsid w:val="00E57A0C"/>
    <w:rsid w:val="00E6511D"/>
    <w:rsid w:val="00E65CE8"/>
    <w:rsid w:val="00E679CD"/>
    <w:rsid w:val="00E70884"/>
    <w:rsid w:val="00E7244B"/>
    <w:rsid w:val="00E741E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A6AE0"/>
    <w:rsid w:val="00EB4124"/>
    <w:rsid w:val="00EB4EB1"/>
    <w:rsid w:val="00EB5043"/>
    <w:rsid w:val="00EB72E6"/>
    <w:rsid w:val="00EC5B40"/>
    <w:rsid w:val="00EC79D3"/>
    <w:rsid w:val="00EC7ECD"/>
    <w:rsid w:val="00ED077D"/>
    <w:rsid w:val="00ED0BF6"/>
    <w:rsid w:val="00ED6552"/>
    <w:rsid w:val="00EE08B3"/>
    <w:rsid w:val="00EE0F04"/>
    <w:rsid w:val="00EE1B16"/>
    <w:rsid w:val="00EF0103"/>
    <w:rsid w:val="00EF13C0"/>
    <w:rsid w:val="00EF15D1"/>
    <w:rsid w:val="00EF2303"/>
    <w:rsid w:val="00EF27CF"/>
    <w:rsid w:val="00EF731D"/>
    <w:rsid w:val="00F0191F"/>
    <w:rsid w:val="00F02CA1"/>
    <w:rsid w:val="00F031CC"/>
    <w:rsid w:val="00F032ED"/>
    <w:rsid w:val="00F06244"/>
    <w:rsid w:val="00F10A08"/>
    <w:rsid w:val="00F126C1"/>
    <w:rsid w:val="00F12E3B"/>
    <w:rsid w:val="00F14EA8"/>
    <w:rsid w:val="00F164B3"/>
    <w:rsid w:val="00F17E00"/>
    <w:rsid w:val="00F20EB8"/>
    <w:rsid w:val="00F222B8"/>
    <w:rsid w:val="00F237C2"/>
    <w:rsid w:val="00F242C4"/>
    <w:rsid w:val="00F26FE7"/>
    <w:rsid w:val="00F30523"/>
    <w:rsid w:val="00F3079F"/>
    <w:rsid w:val="00F43844"/>
    <w:rsid w:val="00F50497"/>
    <w:rsid w:val="00F539C3"/>
    <w:rsid w:val="00F5566C"/>
    <w:rsid w:val="00F607D8"/>
    <w:rsid w:val="00F63240"/>
    <w:rsid w:val="00F7182A"/>
    <w:rsid w:val="00F721FC"/>
    <w:rsid w:val="00F74F05"/>
    <w:rsid w:val="00F81ED4"/>
    <w:rsid w:val="00F920A0"/>
    <w:rsid w:val="00F92DD5"/>
    <w:rsid w:val="00F97713"/>
    <w:rsid w:val="00FA0471"/>
    <w:rsid w:val="00FA7696"/>
    <w:rsid w:val="00FB172E"/>
    <w:rsid w:val="00FB3DAD"/>
    <w:rsid w:val="00FB5658"/>
    <w:rsid w:val="00FC0E9A"/>
    <w:rsid w:val="00FC34C6"/>
    <w:rsid w:val="00FD4842"/>
    <w:rsid w:val="00FD5ADC"/>
    <w:rsid w:val="00FE0347"/>
    <w:rsid w:val="00FE1AEA"/>
    <w:rsid w:val="00FE207B"/>
    <w:rsid w:val="00FE22C6"/>
    <w:rsid w:val="00FE55DA"/>
    <w:rsid w:val="00FE6330"/>
    <w:rsid w:val="00FF14F1"/>
    <w:rsid w:val="00FF14FB"/>
    <w:rsid w:val="00FF42A4"/>
    <w:rsid w:val="00FF5849"/>
    <w:rsid w:val="00FF5A5A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77A136"/>
  <w15:docId w15:val="{010E4C81-684C-4708-A839-31A48064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1A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0"/>
    <w:qFormat/>
    <w:rsid w:val="00C53E5D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a1"/>
    <w:next w:val="af0"/>
    <w:qFormat/>
    <w:rsid w:val="00304C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0"/>
    <w:qFormat/>
    <w:rsid w:val="00065AA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326D9F-6D44-4015-AF3F-AA482E63E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7662</TotalTime>
  <Pages>4</Pages>
  <Words>460</Words>
  <Characters>2622</Characters>
  <Application>Microsoft Office Word</Application>
  <DocSecurity>0</DocSecurity>
  <Lines>21</Lines>
  <Paragraphs>6</Paragraphs>
  <ScaleCrop>false</ScaleCrop>
  <Company>Huawei Technologies Co.,Ltd.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R4-2405143 Simulation results on SAN demodulation requirements for NR NTN enhancements</dc:title>
  <dc:subject/>
  <dc:creator>Huawei</dc:creator>
  <cp:keywords/>
  <dc:description/>
  <cp:lastModifiedBy>Huawei</cp:lastModifiedBy>
  <cp:revision>15</cp:revision>
  <dcterms:created xsi:type="dcterms:W3CDTF">2022-12-12T07:43:00Z</dcterms:created>
  <dcterms:modified xsi:type="dcterms:W3CDTF">2024-04-08T12:35:00Z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(3)uLjaJH8QQucmmI9rQtnwlviDJuIBvppgOkSrqEQVy/p7gyJGZnI4ZrDB/keiLVtnDL8tE4IT
Unj8yZvNPLCuwHV486v+6tGeF4/ph45wKvJ1L7mF6f0lUegkhl7zuTD0YNE8F3nRanZjBNQJ
MCTbMWBNeE1d+a24IY7g/y7X+H51DsyeTOobpB3fq/Gm3HVsg2QSBU8MqXCQJxJWLsUgYfHC
duRiZlPyGCFfZZ91WK</vt:lpwstr>
  </property>
  <property fmtid="{D5CDD505-2E9C-101B-9397-08002B2CF9AE}" pid="3" name="_2015_ms_pID_7253431">
    <vt:lpwstr>GyW+2lWFv7U/16fodEOoQ47SmsAokhXLNF/WVKg0Oe+BapiT9F8TgE
+aFupSSEI0GZ3JDuNGgAYW52yoanbMxwFWtrxXI6CgQlju0kxoHCuvKXAgRNVNUMkNZPwMHx
Dgab9VI0cXQmAP9PhCcjKQi/zXHiGQQSU5xRFqyAYhY+8mLw8BHMneMqsV0vwTpa+PLWhwzH
/QDXTdfe6detcpDrwxVDBY/EPk99buaaDHdN</vt:lpwstr>
  </property>
  <property fmtid="{D5CDD505-2E9C-101B-9397-08002B2CF9AE}" pid="4" name="_2015_ms_pID_7253432">
    <vt:lpwstr>dxMDLsePfjki9H7WHZ41dAg=</vt:lpwstr>
  </property>
  <property fmtid="{D5CDD505-2E9C-101B-9397-08002B2CF9AE}" pid="5" name="KSOProductBuildVer">
    <vt:lpwstr>2052-11.8.2.10154</vt:lpwstr>
  </property>
  <property fmtid="{D5CDD505-2E9C-101B-9397-08002B2CF9AE}" pid="6" name="Tdoc#">
    <vt:lpwstr>R4-2405143</vt:lpwstr>
  </property>
  <property fmtid="{D5CDD505-2E9C-101B-9397-08002B2CF9AE}" pid="7" name="StartDate">
    <vt:lpwstr>15</vt:lpwstr>
  </property>
  <property fmtid="{D5CDD505-2E9C-101B-9397-08002B2CF9AE}" pid="8" name="EndDate">
    <vt:lpwstr>19 Apr, 2024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1712579615</vt:lpwstr>
  </property>
</Properties>
</file>